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D15D5" w14:textId="77777777" w:rsidR="00E52468" w:rsidRPr="002A3BE4" w:rsidRDefault="00E52468">
      <w:pPr>
        <w:rPr>
          <w:rFonts w:ascii="TH Sarabun New" w:hAnsi="TH Sarabun New" w:cs="TH Sarabun New"/>
        </w:rPr>
      </w:pPr>
    </w:p>
    <w:p w14:paraId="017B6459" w14:textId="77777777" w:rsidR="00E52468" w:rsidRPr="002A3BE4" w:rsidRDefault="00E52468">
      <w:pPr>
        <w:rPr>
          <w:rFonts w:ascii="TH Sarabun New" w:hAnsi="TH Sarabun New" w:cs="TH Sarabun New"/>
        </w:rPr>
      </w:pPr>
    </w:p>
    <w:p w14:paraId="75C5673F" w14:textId="77777777" w:rsidR="00E52468" w:rsidRPr="002A3BE4" w:rsidRDefault="00E52468">
      <w:pPr>
        <w:rPr>
          <w:rFonts w:ascii="TH Sarabun New" w:hAnsi="TH Sarabun New" w:cs="TH Sarabun New"/>
        </w:rPr>
      </w:pPr>
    </w:p>
    <w:p w14:paraId="3116CF94" w14:textId="77777777" w:rsidR="00E52468" w:rsidRPr="002A3BE4" w:rsidRDefault="00E52468">
      <w:pPr>
        <w:rPr>
          <w:rFonts w:ascii="TH Sarabun New" w:hAnsi="TH Sarabun New" w:cs="TH Sarabun New"/>
        </w:rPr>
      </w:pPr>
    </w:p>
    <w:p w14:paraId="5326312A" w14:textId="77777777" w:rsidR="00E52468" w:rsidRPr="002A3BE4" w:rsidRDefault="00E52468">
      <w:pPr>
        <w:rPr>
          <w:rFonts w:ascii="TH Sarabun New" w:hAnsi="TH Sarabun New" w:cs="TH Sarabun New"/>
        </w:rPr>
      </w:pPr>
    </w:p>
    <w:p w14:paraId="7B38EE46" w14:textId="77777777" w:rsidR="00E52468" w:rsidRPr="002A3BE4" w:rsidRDefault="00E52468">
      <w:pPr>
        <w:rPr>
          <w:rFonts w:ascii="TH Sarabun New" w:hAnsi="TH Sarabun New" w:cs="TH Sarabun New"/>
        </w:rPr>
      </w:pPr>
    </w:p>
    <w:p w14:paraId="5219E159" w14:textId="77777777" w:rsidR="00E52468" w:rsidRPr="002A3BE4" w:rsidRDefault="00E52468">
      <w:pPr>
        <w:rPr>
          <w:rFonts w:ascii="TH Sarabun New" w:hAnsi="TH Sarabun New" w:cs="TH Sarabun New"/>
        </w:rPr>
      </w:pPr>
    </w:p>
    <w:p w14:paraId="45E6FF27" w14:textId="77777777" w:rsidR="00E52468" w:rsidRDefault="00E52468">
      <w:pPr>
        <w:rPr>
          <w:rFonts w:ascii="TH Sarabun New" w:hAnsi="TH Sarabun New" w:cs="TH Sarabun New"/>
          <w:sz w:val="32"/>
          <w:szCs w:val="32"/>
        </w:rPr>
      </w:pPr>
    </w:p>
    <w:p w14:paraId="65FC816E" w14:textId="77777777" w:rsidR="00E455CF" w:rsidRDefault="00E455CF">
      <w:pPr>
        <w:rPr>
          <w:rFonts w:ascii="TH Sarabun New" w:hAnsi="TH Sarabun New" w:cs="TH Sarabun New"/>
          <w:sz w:val="32"/>
          <w:szCs w:val="32"/>
        </w:rPr>
      </w:pPr>
    </w:p>
    <w:p w14:paraId="11B83D0E" w14:textId="77777777" w:rsidR="00E455CF" w:rsidRDefault="00E455CF">
      <w:pPr>
        <w:rPr>
          <w:rFonts w:ascii="TH Sarabun New" w:hAnsi="TH Sarabun New" w:cs="TH Sarabun New"/>
          <w:sz w:val="32"/>
          <w:szCs w:val="32"/>
        </w:rPr>
      </w:pPr>
    </w:p>
    <w:p w14:paraId="14C8D7FC" w14:textId="77777777" w:rsidR="00E455CF" w:rsidRDefault="00E455CF">
      <w:pPr>
        <w:rPr>
          <w:rFonts w:ascii="TH Sarabun New" w:hAnsi="TH Sarabun New" w:cs="TH Sarabun New"/>
          <w:sz w:val="32"/>
          <w:szCs w:val="32"/>
        </w:rPr>
      </w:pPr>
    </w:p>
    <w:p w14:paraId="13284E5B" w14:textId="77777777" w:rsidR="00E455CF" w:rsidRDefault="00E455CF">
      <w:pPr>
        <w:rPr>
          <w:rFonts w:ascii="TH Sarabun New" w:hAnsi="TH Sarabun New" w:cs="TH Sarabun New"/>
          <w:sz w:val="32"/>
          <w:szCs w:val="32"/>
        </w:rPr>
      </w:pPr>
    </w:p>
    <w:p w14:paraId="49D7639E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6715862E" w14:textId="77777777" w:rsidR="00E52468" w:rsidRDefault="00E52468" w:rsidP="00E52468">
      <w:pPr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E455CF">
        <w:rPr>
          <w:rFonts w:ascii="TH Sarabun New" w:hAnsi="TH Sarabun New" w:cs="TH Sarabun New"/>
          <w:b/>
          <w:bCs/>
          <w:sz w:val="48"/>
          <w:szCs w:val="48"/>
          <w:cs/>
        </w:rPr>
        <w:t>ภาคผนวก</w:t>
      </w:r>
    </w:p>
    <w:p w14:paraId="713D6528" w14:textId="77777777" w:rsidR="00D15A24" w:rsidRPr="00950AAD" w:rsidRDefault="00D15A24" w:rsidP="00D15A24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50AAD">
        <w:rPr>
          <w:rFonts w:ascii="TH Sarabun New" w:hAnsi="TH Sarabun New" w:cs="TH Sarabun New"/>
          <w:sz w:val="32"/>
          <w:szCs w:val="32"/>
          <w:cs/>
        </w:rPr>
        <w:t>(</w:t>
      </w:r>
      <w:r w:rsidR="00E455CF" w:rsidRPr="00950AAD">
        <w:rPr>
          <w:rFonts w:ascii="TH Sarabun New" w:hAnsi="TH Sarabun New" w:cs="TH Sarabun New"/>
          <w:sz w:val="32"/>
          <w:szCs w:val="32"/>
          <w:cs/>
        </w:rPr>
        <w:t xml:space="preserve">พิมพ์ไว้ตรงกึ่งกลางหน้ากระดาษ ทุกด้าน </w:t>
      </w:r>
      <w:r w:rsidR="00E455CF" w:rsidRPr="00950A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ขนาด </w:t>
      </w:r>
      <w:r w:rsidR="00E455CF" w:rsidRPr="00950AAD">
        <w:rPr>
          <w:rFonts w:ascii="TH Sarabun New" w:hAnsi="TH Sarabun New" w:cs="TH Sarabun New"/>
          <w:b/>
          <w:bCs/>
          <w:sz w:val="32"/>
          <w:szCs w:val="32"/>
        </w:rPr>
        <w:t>24</w:t>
      </w:r>
      <w:r w:rsidR="00E455CF" w:rsidRPr="00950A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พ. ตัวหนา </w:t>
      </w:r>
    </w:p>
    <w:p w14:paraId="5580E4DF" w14:textId="72242F74" w:rsidR="00E455CF" w:rsidRPr="00950AAD" w:rsidRDefault="00E455CF" w:rsidP="00D15A24">
      <w:pPr>
        <w:jc w:val="center"/>
        <w:rPr>
          <w:rFonts w:ascii="TH Sarabun New" w:hAnsi="TH Sarabun New" w:cs="TH Sarabun New"/>
          <w:sz w:val="32"/>
          <w:szCs w:val="32"/>
          <w:cs/>
        </w:rPr>
      </w:pPr>
      <w:r w:rsidRPr="00950AAD">
        <w:rPr>
          <w:rFonts w:ascii="TH Sarabun New" w:hAnsi="TH Sarabun New" w:cs="TH Sarabun New"/>
          <w:sz w:val="32"/>
          <w:szCs w:val="32"/>
          <w:cs/>
        </w:rPr>
        <w:t xml:space="preserve">บรรทัดต่อมาพิมพ์ชื่อของภาคผนวก </w:t>
      </w:r>
      <w:r w:rsidRPr="00950A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ขนาด </w:t>
      </w:r>
      <w:r w:rsidRPr="00950AAD">
        <w:rPr>
          <w:rFonts w:ascii="TH Sarabun New" w:hAnsi="TH Sarabun New" w:cs="TH Sarabun New"/>
          <w:b/>
          <w:bCs/>
          <w:sz w:val="32"/>
          <w:szCs w:val="32"/>
        </w:rPr>
        <w:t>20</w:t>
      </w:r>
      <w:r w:rsidRPr="00950A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พ</w:t>
      </w:r>
      <w:r w:rsidRPr="00950A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50AAD">
        <w:rPr>
          <w:rFonts w:ascii="TH Sarabun New" w:hAnsi="TH Sarabun New" w:cs="TH Sarabun New"/>
          <w:b/>
          <w:bCs/>
          <w:sz w:val="32"/>
          <w:szCs w:val="32"/>
          <w:cs/>
        </w:rPr>
        <w:t>ตัวหนา</w:t>
      </w:r>
      <w:r w:rsidR="00D15A24" w:rsidRPr="00950AAD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14:paraId="4CD928F6" w14:textId="77777777" w:rsidR="00E455CF" w:rsidRPr="009F4E2B" w:rsidRDefault="00E455CF" w:rsidP="00E455CF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0"/>
          <w:szCs w:val="30"/>
          <w:cs/>
        </w:rPr>
        <w:t xml:space="preserve"> </w:t>
      </w:r>
    </w:p>
    <w:p w14:paraId="69B1651C" w14:textId="77777777" w:rsidR="00E455CF" w:rsidRPr="00E455CF" w:rsidRDefault="00E455CF" w:rsidP="00E52468">
      <w:pPr>
        <w:jc w:val="center"/>
        <w:rPr>
          <w:rFonts w:ascii="TH Sarabun New" w:hAnsi="TH Sarabun New" w:cs="TH Sarabun New"/>
          <w:sz w:val="48"/>
          <w:szCs w:val="48"/>
        </w:rPr>
      </w:pPr>
    </w:p>
    <w:p w14:paraId="3FC96E20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2D928C2E" w14:textId="77777777" w:rsidR="00693A1B" w:rsidRPr="002A3BE4" w:rsidRDefault="00693A1B">
      <w:pPr>
        <w:rPr>
          <w:rFonts w:ascii="TH Sarabun New" w:hAnsi="TH Sarabun New" w:cs="TH Sarabun New"/>
          <w:sz w:val="32"/>
          <w:szCs w:val="32"/>
        </w:rPr>
      </w:pPr>
    </w:p>
    <w:p w14:paraId="6A189048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4B64169D" w14:textId="77777777" w:rsidR="00693A1B" w:rsidRPr="002A3BE4" w:rsidRDefault="00693A1B">
      <w:pPr>
        <w:rPr>
          <w:rFonts w:ascii="TH Sarabun New" w:hAnsi="TH Sarabun New" w:cs="TH Sarabun New"/>
          <w:sz w:val="32"/>
          <w:szCs w:val="32"/>
        </w:rPr>
      </w:pPr>
    </w:p>
    <w:p w14:paraId="59C4538F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5BC67C93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68A5F542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41BEC75C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4EF2DADB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p w14:paraId="55C2D382" w14:textId="77777777" w:rsidR="001F1040" w:rsidRPr="002A3BE4" w:rsidRDefault="001F1040">
      <w:pPr>
        <w:rPr>
          <w:rFonts w:ascii="TH Sarabun New" w:hAnsi="TH Sarabun New" w:cs="TH Sarabun New"/>
          <w:sz w:val="32"/>
          <w:szCs w:val="32"/>
        </w:rPr>
      </w:pPr>
    </w:p>
    <w:p w14:paraId="2859AC12" w14:textId="77777777" w:rsidR="00E52468" w:rsidRPr="002A3BE4" w:rsidRDefault="00E52468">
      <w:pPr>
        <w:rPr>
          <w:rFonts w:ascii="TH Sarabun New" w:hAnsi="TH Sarabun New" w:cs="TH Sarabun New"/>
          <w:sz w:val="32"/>
          <w:szCs w:val="32"/>
        </w:rPr>
      </w:pPr>
    </w:p>
    <w:sectPr w:rsidR="00E52468" w:rsidRPr="002A3BE4" w:rsidSect="00E86510">
      <w:pgSz w:w="11906" w:h="16838" w:code="9"/>
      <w:pgMar w:top="2160" w:right="1440" w:bottom="1440" w:left="1440" w:header="1418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A1B"/>
    <w:rsid w:val="0007095B"/>
    <w:rsid w:val="001401D8"/>
    <w:rsid w:val="0015635E"/>
    <w:rsid w:val="001A5FF3"/>
    <w:rsid w:val="001F1040"/>
    <w:rsid w:val="002A3BE4"/>
    <w:rsid w:val="002F6099"/>
    <w:rsid w:val="00440762"/>
    <w:rsid w:val="00507932"/>
    <w:rsid w:val="00693A1B"/>
    <w:rsid w:val="00715986"/>
    <w:rsid w:val="008C625F"/>
    <w:rsid w:val="0090116D"/>
    <w:rsid w:val="00950AAD"/>
    <w:rsid w:val="00B52BA4"/>
    <w:rsid w:val="00B7632B"/>
    <w:rsid w:val="00C52341"/>
    <w:rsid w:val="00D15A24"/>
    <w:rsid w:val="00D4403F"/>
    <w:rsid w:val="00DF730C"/>
    <w:rsid w:val="00E455CF"/>
    <w:rsid w:val="00E52468"/>
    <w:rsid w:val="00E86510"/>
    <w:rsid w:val="00EB0636"/>
    <w:rsid w:val="00F374E7"/>
    <w:rsid w:val="00F75057"/>
    <w:rsid w:val="00FA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5B31F"/>
  <w15:docId w15:val="{A2AC2CEA-2184-4008-B642-911F79B4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ripats\Desktop\&#3648;&#3629;&#3634;..&#3588;&#3641;&#3656;&#3617;&#3639;&#3629;\3-Template%20&#3619;&#3641;&#3611;&#3648;&#3621;&#3656;&#3617;%20&#3616;&#3634;&#3588;&#3612;&#3609;&#3623;&#358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3-Template รูปเล่ม ภาคผนวก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</vt:lpstr>
      <vt:lpstr>ภาคผนวก</vt:lpstr>
    </vt:vector>
  </TitlesOfParts>
  <Company>nu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</dc:title>
  <dc:creator>Siripat Siranupab</dc:creator>
  <cp:lastModifiedBy>Siripat Siranupab</cp:lastModifiedBy>
  <cp:revision>5</cp:revision>
  <cp:lastPrinted>1899-12-31T17:00:00Z</cp:lastPrinted>
  <dcterms:created xsi:type="dcterms:W3CDTF">2026-06-24T02:34:00Z</dcterms:created>
  <dcterms:modified xsi:type="dcterms:W3CDTF">2026-06-24T02:44:00Z</dcterms:modified>
</cp:coreProperties>
</file>