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D4E81" w14:textId="77777777" w:rsidR="001E7346" w:rsidRPr="00437172" w:rsidRDefault="001E7346" w:rsidP="00BB5260">
      <w:pPr>
        <w:tabs>
          <w:tab w:val="left" w:pos="1672"/>
        </w:tabs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37172">
        <w:rPr>
          <w:rFonts w:ascii="TH Sarabun New" w:hAnsi="TH Sarabun New" w:cs="TH Sarabun New"/>
          <w:b/>
          <w:bCs/>
          <w:sz w:val="36"/>
          <w:szCs w:val="36"/>
          <w:cs/>
        </w:rPr>
        <w:t>บทที่  1</w:t>
      </w:r>
    </w:p>
    <w:p w14:paraId="0A39793E" w14:textId="77777777" w:rsidR="001E7346" w:rsidRPr="00437172" w:rsidRDefault="001E7346" w:rsidP="00BB5260">
      <w:pPr>
        <w:tabs>
          <w:tab w:val="left" w:pos="1672"/>
        </w:tabs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59ECF2D9" w14:textId="77777777" w:rsidR="001E7346" w:rsidRPr="00437172" w:rsidRDefault="001E7346" w:rsidP="00BB5260">
      <w:pPr>
        <w:tabs>
          <w:tab w:val="left" w:pos="1672"/>
        </w:tabs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37172">
        <w:rPr>
          <w:rFonts w:ascii="TH Sarabun New" w:hAnsi="TH Sarabun New" w:cs="TH Sarabun New"/>
          <w:b/>
          <w:bCs/>
          <w:sz w:val="36"/>
          <w:szCs w:val="36"/>
          <w:cs/>
        </w:rPr>
        <w:t>บทนำ</w:t>
      </w:r>
    </w:p>
    <w:p w14:paraId="722D58EE" w14:textId="77777777" w:rsidR="001E7346" w:rsidRPr="00437172" w:rsidRDefault="001E7346" w:rsidP="00BB5260">
      <w:pPr>
        <w:tabs>
          <w:tab w:val="left" w:pos="1672"/>
        </w:tabs>
        <w:jc w:val="thaiDistribute"/>
        <w:rPr>
          <w:rFonts w:ascii="TH Sarabun New" w:hAnsi="TH Sarabun New" w:cs="TH Sarabun New"/>
          <w:sz w:val="36"/>
          <w:szCs w:val="36"/>
        </w:rPr>
      </w:pPr>
    </w:p>
    <w:p w14:paraId="50B98418" w14:textId="77777777" w:rsidR="00273C0F" w:rsidRPr="00437172" w:rsidRDefault="00273C0F" w:rsidP="00273C0F">
      <w:pPr>
        <w:tabs>
          <w:tab w:val="left" w:pos="1672"/>
        </w:tabs>
        <w:rPr>
          <w:rFonts w:ascii="TH Sarabun New" w:hAnsi="TH Sarabun New" w:cs="TH Sarabun New"/>
          <w:b/>
          <w:bCs/>
          <w:sz w:val="32"/>
          <w:szCs w:val="32"/>
        </w:rPr>
      </w:pPr>
      <w:bookmarkStart w:id="0" w:name="Text1"/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ความเป็นมาและความสำคัญของเรื่อง </w:t>
      </w:r>
    </w:p>
    <w:p w14:paraId="780D5A44" w14:textId="77777777" w:rsidR="001E7346" w:rsidRPr="00437172" w:rsidRDefault="009368BE" w:rsidP="00543C07">
      <w:pPr>
        <w:ind w:firstLine="720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FD11FA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FD11FA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FD11FA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FD11FA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  <w:bookmarkEnd w:id="0"/>
    </w:p>
    <w:p w14:paraId="334CE2D5" w14:textId="77777777" w:rsidR="00FD11FA" w:rsidRPr="00437172" w:rsidRDefault="00FD11FA" w:rsidP="00BB5260">
      <w:pPr>
        <w:tabs>
          <w:tab w:val="left" w:pos="1672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27A6D03C" w14:textId="77777777" w:rsidR="001E7346" w:rsidRPr="00437172" w:rsidRDefault="001E7346" w:rsidP="00BB5260">
      <w:pPr>
        <w:tabs>
          <w:tab w:val="left" w:pos="1672"/>
        </w:tabs>
        <w:ind w:firstLine="22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14:paraId="458F52E1" w14:textId="77777777" w:rsidR="001E7346" w:rsidRPr="00437172" w:rsidRDefault="001E7346" w:rsidP="00FD11FA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266B6DB6" w14:textId="77777777" w:rsidR="00551F67" w:rsidRPr="00437172" w:rsidRDefault="00551F67" w:rsidP="00FD11FA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025CAF25" w14:textId="77777777" w:rsidR="00551F67" w:rsidRPr="00437172" w:rsidRDefault="00551F67" w:rsidP="00FD11FA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38B7D19E" w14:textId="77777777" w:rsidR="00551F67" w:rsidRPr="00437172" w:rsidRDefault="00551F67" w:rsidP="00FD11FA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7EF1768F" w14:textId="77777777" w:rsidR="001E7346" w:rsidRPr="00437172" w:rsidRDefault="00B05688" w:rsidP="00BB5260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วัตถุประสงค์</w:t>
      </w:r>
      <w:r w:rsidR="001E7346" w:rsidRPr="00437172">
        <w:rPr>
          <w:rFonts w:ascii="TH Sarabun New" w:hAnsi="TH Sarabun New" w:cs="TH Sarabun New"/>
          <w:b/>
          <w:bCs/>
          <w:sz w:val="32"/>
          <w:szCs w:val="32"/>
          <w:cs/>
        </w:rPr>
        <w:t>ของการ</w:t>
      </w:r>
      <w:r w:rsidR="00313A3D" w:rsidRPr="00437172">
        <w:rPr>
          <w:rFonts w:ascii="TH Sarabun New" w:hAnsi="TH Sarabun New" w:cs="TH Sarabun New"/>
          <w:b/>
          <w:bCs/>
          <w:sz w:val="32"/>
          <w:szCs w:val="32"/>
          <w:cs/>
        </w:rPr>
        <w:t>วิจัย</w:t>
      </w:r>
    </w:p>
    <w:p w14:paraId="105E4CD4" w14:textId="77777777" w:rsidR="001E7346" w:rsidRPr="00437172" w:rsidRDefault="00140359" w:rsidP="00140359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 New" w:hAnsi="TH Sarabun New" w:cs="TH Sarabun New"/>
          <w:sz w:val="32"/>
          <w:szCs w:val="32"/>
        </w:rPr>
      </w:pPr>
      <w:bookmarkStart w:id="1" w:name="Text2"/>
      <w:r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t xml:space="preserve"> </w: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begin">
          <w:ffData>
            <w:name w:val="Text2"/>
            <w:enabled/>
            <w:calcOnExit w:val="0"/>
            <w:textInput>
              <w:default w:val="พิมพ์วัตถุประสงค์ข้อที่ 1 ที่นี่"/>
            </w:textInput>
          </w:ffData>
        </w:fldChar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</w:rPr>
        <w:instrText>FORMTEXT</w:instrText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separate"/>
      </w:r>
      <w:r w:rsidR="00F768EA" w:rsidRPr="00437172">
        <w:rPr>
          <w:rFonts w:ascii="TH Sarabun New" w:hAnsi="TH Sarabun New" w:cs="TH Sarabun New"/>
          <w:noProof/>
          <w:sz w:val="32"/>
          <w:szCs w:val="32"/>
          <w:highlight w:val="lightGray"/>
          <w:cs/>
        </w:rPr>
        <w:t>พิมพ์วัตถุประสงค์ข้อที่ 1 ที่นี่</w: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end"/>
      </w:r>
      <w:bookmarkEnd w:id="1"/>
      <w:r w:rsidR="001E7346" w:rsidRPr="00437172">
        <w:rPr>
          <w:rFonts w:ascii="TH Sarabun New" w:hAnsi="TH Sarabun New" w:cs="TH Sarabun New"/>
          <w:sz w:val="32"/>
          <w:szCs w:val="32"/>
        </w:rPr>
        <w:t xml:space="preserve"> </w:t>
      </w:r>
    </w:p>
    <w:p w14:paraId="0CB624AE" w14:textId="77777777" w:rsidR="001E7346" w:rsidRPr="00437172" w:rsidRDefault="00140359" w:rsidP="00140359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t xml:space="preserve"> </w: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2 ที่นี่"/>
            </w:textInput>
          </w:ffData>
        </w:fldChar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</w:rPr>
        <w:instrText>FORMTEXT</w:instrText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separate"/>
      </w:r>
      <w:r w:rsidR="00F768EA" w:rsidRPr="00437172">
        <w:rPr>
          <w:rFonts w:ascii="TH Sarabun New" w:hAnsi="TH Sarabun New" w:cs="TH Sarabun New"/>
          <w:noProof/>
          <w:sz w:val="32"/>
          <w:szCs w:val="32"/>
          <w:highlight w:val="lightGray"/>
          <w:cs/>
        </w:rPr>
        <w:t>พิมพ์วัตถุประสงค์ข้อที่ 2 ที่นี่</w: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end"/>
      </w:r>
    </w:p>
    <w:p w14:paraId="42A9DB83" w14:textId="77777777" w:rsidR="001E7346" w:rsidRPr="00437172" w:rsidRDefault="00140359" w:rsidP="00140359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t xml:space="preserve"> </w: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3 ที่นี่"/>
            </w:textInput>
          </w:ffData>
        </w:fldChar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</w:rPr>
        <w:instrText>FORMTEXT</w:instrText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separate"/>
      </w:r>
      <w:r w:rsidR="00F768EA" w:rsidRPr="00437172">
        <w:rPr>
          <w:rFonts w:ascii="TH Sarabun New" w:hAnsi="TH Sarabun New" w:cs="TH Sarabun New"/>
          <w:noProof/>
          <w:sz w:val="32"/>
          <w:szCs w:val="32"/>
          <w:highlight w:val="lightGray"/>
          <w:cs/>
        </w:rPr>
        <w:t>พิมพ์วัตถุประสงค์ข้อที่ 3 ที่นี่</w: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end"/>
      </w:r>
    </w:p>
    <w:p w14:paraId="09570231" w14:textId="77777777" w:rsidR="001E7346" w:rsidRPr="00437172" w:rsidRDefault="00140359" w:rsidP="00140359">
      <w:pPr>
        <w:numPr>
          <w:ilvl w:val="0"/>
          <w:numId w:val="1"/>
        </w:numPr>
        <w:tabs>
          <w:tab w:val="clear" w:pos="770"/>
          <w:tab w:val="num" w:pos="0"/>
          <w:tab w:val="left" w:pos="1080"/>
        </w:tabs>
        <w:ind w:left="0" w:firstLine="851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t xml:space="preserve"> </w: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begin">
          <w:ffData>
            <w:name w:val=""/>
            <w:enabled/>
            <w:calcOnExit w:val="0"/>
            <w:textInput>
              <w:default w:val="พิมพ์วัตถุประสงค์ข้อที่ 4 ที่นี่"/>
            </w:textInput>
          </w:ffData>
        </w:fldChar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</w:rPr>
        <w:instrText>FORMTEXT</w:instrText>
      </w:r>
      <w:r w:rsidR="00F768EA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separate"/>
      </w:r>
      <w:r w:rsidR="00F768EA" w:rsidRPr="00437172">
        <w:rPr>
          <w:rFonts w:ascii="TH Sarabun New" w:hAnsi="TH Sarabun New" w:cs="TH Sarabun New"/>
          <w:noProof/>
          <w:sz w:val="32"/>
          <w:szCs w:val="32"/>
          <w:highlight w:val="lightGray"/>
          <w:cs/>
        </w:rPr>
        <w:t>พิมพ์วัตถุประสงค์ข้อที่ 4 ที่นี่</w:t>
      </w:r>
      <w:r w:rsidR="009368BE" w:rsidRPr="00437172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end"/>
      </w:r>
    </w:p>
    <w:p w14:paraId="69FBBDDB" w14:textId="77777777" w:rsidR="001E7346" w:rsidRPr="00437172" w:rsidRDefault="001E7346" w:rsidP="00BB5260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79AF7344" w14:textId="77777777" w:rsidR="00313A3D" w:rsidRPr="00437172" w:rsidRDefault="00313A3D" w:rsidP="00BB5260">
      <w:pPr>
        <w:tabs>
          <w:tab w:val="left" w:pos="1672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5AE5E971" w14:textId="77777777" w:rsidR="001E7346" w:rsidRPr="00437172" w:rsidRDefault="00313A3D" w:rsidP="00BB5260">
      <w:pPr>
        <w:tabs>
          <w:tab w:val="left" w:pos="1672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ขอบเขตของการ</w:t>
      </w:r>
      <w:r w:rsidR="001E7346" w:rsidRPr="00437172">
        <w:rPr>
          <w:rFonts w:ascii="TH Sarabun New" w:hAnsi="TH Sarabun New" w:cs="TH Sarabun New"/>
          <w:b/>
          <w:bCs/>
          <w:sz w:val="32"/>
          <w:szCs w:val="32"/>
          <w:cs/>
        </w:rPr>
        <w:t>วิจัย</w:t>
      </w:r>
    </w:p>
    <w:p w14:paraId="41398A10" w14:textId="77777777" w:rsidR="001E7346" w:rsidRPr="00437172" w:rsidRDefault="009368BE" w:rsidP="00BB5260">
      <w:pPr>
        <w:tabs>
          <w:tab w:val="left" w:pos="1672"/>
        </w:tabs>
        <w:ind w:firstLine="851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Text1"/>
            <w:enabled/>
            <w:calcOnExit w:val="0"/>
            <w:textInput>
              <w:default w:val="คลิกที่นี่ เพื่อเริ่มพิมพ์"/>
            </w:textInput>
          </w:ffData>
        </w:fldChar>
      </w:r>
      <w:r w:rsidR="001E7346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1E7346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1E7346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1E7346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577264DF" w14:textId="77777777" w:rsidR="001E7346" w:rsidRPr="00437172" w:rsidRDefault="001E7346" w:rsidP="00DB424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5A94AFC7" w14:textId="77777777" w:rsidR="00DB4244" w:rsidRPr="00437172" w:rsidRDefault="00DB4244" w:rsidP="00B04460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15284D4C" w14:textId="77777777" w:rsidR="00FE7703" w:rsidRPr="00437172" w:rsidRDefault="00B05688" w:rsidP="00BB5260">
      <w:pPr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462A1495" w14:textId="77777777" w:rsidR="00BB5260" w:rsidRPr="00437172" w:rsidRDefault="00FE7703" w:rsidP="00FE7703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37172">
        <w:rPr>
          <w:rFonts w:ascii="TH Sarabun New" w:hAnsi="TH Sarabun New" w:cs="TH Sarabun New"/>
          <w:sz w:val="32"/>
          <w:szCs w:val="32"/>
        </w:rPr>
        <w:br w:type="page"/>
      </w:r>
      <w:r w:rsidR="00BB5260" w:rsidRPr="00437172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บทที่  2</w:t>
      </w:r>
    </w:p>
    <w:p w14:paraId="576465E7" w14:textId="77777777" w:rsidR="00BB5260" w:rsidRPr="00437172" w:rsidRDefault="00BB5260" w:rsidP="00BB5260">
      <w:pPr>
        <w:tabs>
          <w:tab w:val="left" w:pos="1672"/>
        </w:tabs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41A63D96" w14:textId="77777777" w:rsidR="00BB5260" w:rsidRPr="00437172" w:rsidRDefault="00B05688" w:rsidP="00BB5260">
      <w:pPr>
        <w:tabs>
          <w:tab w:val="left" w:pos="1672"/>
        </w:tabs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37172">
        <w:rPr>
          <w:rFonts w:ascii="TH Sarabun New" w:hAnsi="TH Sarabun New" w:cs="TH Sarabun New"/>
          <w:b/>
          <w:bCs/>
          <w:sz w:val="36"/>
          <w:szCs w:val="36"/>
          <w:cs/>
        </w:rPr>
        <w:t>ทบทวนวรรณกรรม</w:t>
      </w:r>
    </w:p>
    <w:p w14:paraId="21958833" w14:textId="77777777" w:rsidR="00BB5260" w:rsidRPr="00437172" w:rsidRDefault="00BB5260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6"/>
          <w:szCs w:val="36"/>
        </w:rPr>
      </w:pPr>
    </w:p>
    <w:bookmarkStart w:id="2" w:name="Text5"/>
    <w:p w14:paraId="0096C4CD" w14:textId="77777777" w:rsidR="00BB5260" w:rsidRPr="00437172" w:rsidRDefault="009368BE" w:rsidP="00543C07">
      <w:pPr>
        <w:ind w:firstLine="851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Text5"/>
            <w:enabled/>
            <w:calcOnExit w:val="0"/>
            <w:textInput>
              <w:default w:val="เริ่มพิมพ์ที่นี่ หากมีการกล่าวนำของเนื้อหาในบทนี้ (มีหรือไม่มีก็ได้)"/>
            </w:textInput>
          </w:ffData>
        </w:fldChar>
      </w:r>
      <w:r w:rsidR="005E571C"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Pr="00437172">
        <w:rPr>
          <w:rFonts w:ascii="TH Sarabun New" w:hAnsi="TH Sarabun New" w:cs="TH Sarabun New"/>
          <w:sz w:val="32"/>
          <w:szCs w:val="32"/>
        </w:rPr>
      </w:r>
      <w:r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="005E571C" w:rsidRPr="00437172">
        <w:rPr>
          <w:rFonts w:ascii="TH Sarabun New" w:hAnsi="TH Sarabun New" w:cs="TH Sarabun New"/>
          <w:noProof/>
          <w:sz w:val="32"/>
          <w:szCs w:val="32"/>
          <w:cs/>
        </w:rPr>
        <w:t>เริ่มพิมพ์ที่นี่ หากมีการกล่าวนำของเนื้อหาในบทนี้ (มีหรือไม่มีก็ได้)</w:t>
      </w:r>
      <w:r w:rsidRPr="00437172">
        <w:rPr>
          <w:rFonts w:ascii="TH Sarabun New" w:hAnsi="TH Sarabun New" w:cs="TH Sarabun New"/>
          <w:sz w:val="32"/>
          <w:szCs w:val="32"/>
        </w:rPr>
        <w:fldChar w:fldCharType="end"/>
      </w:r>
      <w:bookmarkEnd w:id="2"/>
    </w:p>
    <w:p w14:paraId="3308AFC2" w14:textId="77777777" w:rsidR="005E571C" w:rsidRPr="00437172" w:rsidRDefault="005E571C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bookmarkStart w:id="3" w:name="Text4"/>
    <w:p w14:paraId="6F4B83A9" w14:textId="77777777" w:rsidR="00BB5260" w:rsidRPr="00437172" w:rsidRDefault="009368BE" w:rsidP="00B75956">
      <w:pPr>
        <w:tabs>
          <w:tab w:val="left" w:pos="1672"/>
        </w:tabs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fldChar w:fldCharType="begin">
          <w:ffData>
            <w:name w:val="Text4"/>
            <w:enabled/>
            <w:calcOnExit w:val="0"/>
            <w:textInput>
              <w:default w:val="พิมพ์หัวข้อใหญ่ที่นี่"/>
            </w:textInput>
          </w:ffData>
        </w:fldChar>
      </w:r>
      <w:r w:rsidR="00BB5260" w:rsidRPr="00437172">
        <w:rPr>
          <w:rFonts w:ascii="TH Sarabun New" w:hAnsi="TH Sarabun New" w:cs="TH Sarabun New"/>
          <w:b/>
          <w:bCs/>
          <w:sz w:val="32"/>
          <w:szCs w:val="32"/>
          <w:cs/>
        </w:rPr>
        <w:instrText xml:space="preserve"> </w:instrText>
      </w:r>
      <w:r w:rsidR="00BB5260" w:rsidRPr="00437172">
        <w:rPr>
          <w:rFonts w:ascii="TH Sarabun New" w:hAnsi="TH Sarabun New" w:cs="TH Sarabun New"/>
          <w:b/>
          <w:bCs/>
          <w:sz w:val="32"/>
          <w:szCs w:val="32"/>
        </w:rPr>
        <w:instrText>FORMTEXT</w:instrText>
      </w:r>
      <w:r w:rsidR="00BB5260" w:rsidRPr="00437172">
        <w:rPr>
          <w:rFonts w:ascii="TH Sarabun New" w:hAnsi="TH Sarabun New" w:cs="TH Sarabun New"/>
          <w:b/>
          <w:bCs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fldChar w:fldCharType="separate"/>
      </w:r>
      <w:r w:rsidR="00BB5260" w:rsidRPr="00437172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พิมพ์หัวข้อใหญ่ที่นี่</w:t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fldChar w:fldCharType="end"/>
      </w:r>
      <w:bookmarkEnd w:id="3"/>
    </w:p>
    <w:p w14:paraId="3F06DC19" w14:textId="77777777" w:rsidR="00BB5260" w:rsidRPr="00437172" w:rsidRDefault="009368BE" w:rsidP="00543C07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BB526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BB5260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BB526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BB5260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05368A52" w14:textId="77777777" w:rsidR="00543C07" w:rsidRPr="00437172" w:rsidRDefault="00543C07" w:rsidP="00543C07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</w:p>
    <w:p w14:paraId="18651A19" w14:textId="77777777" w:rsidR="00BB5260" w:rsidRPr="00437172" w:rsidRDefault="009368BE" w:rsidP="00543C07">
      <w:pPr>
        <w:ind w:firstLine="720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พิมพ์หัวข้อรองที่นี่ โดยมีเลขกำกับหัวข้อหรือไม่ก็ได้"/>
            </w:textInput>
          </w:ffData>
        </w:fldChar>
      </w:r>
      <w:r w:rsidR="005E571C" w:rsidRPr="00437172">
        <w:rPr>
          <w:rFonts w:ascii="TH Sarabun New" w:hAnsi="TH Sarabun New" w:cs="TH Sarabun New"/>
          <w:b/>
          <w:bCs/>
          <w:sz w:val="32"/>
          <w:szCs w:val="32"/>
          <w:cs/>
        </w:rPr>
        <w:instrText xml:space="preserve"> </w:instrText>
      </w:r>
      <w:r w:rsidR="005E571C" w:rsidRPr="00437172">
        <w:rPr>
          <w:rFonts w:ascii="TH Sarabun New" w:hAnsi="TH Sarabun New" w:cs="TH Sarabun New"/>
          <w:b/>
          <w:bCs/>
          <w:sz w:val="32"/>
          <w:szCs w:val="32"/>
        </w:rPr>
        <w:instrText>FORMTEXT</w:instrText>
      </w:r>
      <w:r w:rsidR="005E571C" w:rsidRPr="00437172">
        <w:rPr>
          <w:rFonts w:ascii="TH Sarabun New" w:hAnsi="TH Sarabun New" w:cs="TH Sarabun New"/>
          <w:b/>
          <w:bCs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fldChar w:fldCharType="separate"/>
      </w:r>
      <w:r w:rsidR="005E571C" w:rsidRPr="00437172">
        <w:rPr>
          <w:rFonts w:ascii="TH Sarabun New" w:hAnsi="TH Sarabun New" w:cs="TH Sarabun New"/>
          <w:b/>
          <w:bCs/>
          <w:noProof/>
          <w:sz w:val="32"/>
          <w:szCs w:val="32"/>
          <w:cs/>
        </w:rPr>
        <w:t>พิมพ์หัวข้อรองที่นี่ โดยมีเลขกำกับหัวข้อหรือไม่ก็ได้</w:t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fldChar w:fldCharType="end"/>
      </w:r>
    </w:p>
    <w:p w14:paraId="79A6EE4C" w14:textId="77777777" w:rsidR="00BB5260" w:rsidRPr="00437172" w:rsidRDefault="009368BE" w:rsidP="00543C07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BB526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BB5260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BB526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BB5260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1410C2D0" w14:textId="77777777" w:rsidR="001E5BBA" w:rsidRPr="00437172" w:rsidRDefault="001E5BBA" w:rsidP="001E5BBA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20E59F0" w14:textId="77777777" w:rsidR="001E5BBA" w:rsidRPr="00437172" w:rsidRDefault="001E5BBA" w:rsidP="001E5BBA">
      <w:pPr>
        <w:pStyle w:val="BodyText"/>
        <w:tabs>
          <w:tab w:val="left" w:pos="1134"/>
          <w:tab w:val="left" w:pos="1560"/>
        </w:tabs>
        <w:jc w:val="thaiDistribute"/>
        <w:rPr>
          <w:rFonts w:ascii="TH Sarabun New" w:hAnsi="TH Sarabun New" w:cs="TH Sarabun New"/>
          <w:cs/>
        </w:rPr>
      </w:pPr>
      <w:r w:rsidRPr="00437172">
        <w:rPr>
          <w:rFonts w:ascii="TH Sarabun New" w:hAnsi="TH Sarabun New" w:cs="TH Sarabun New"/>
          <w:b/>
          <w:bCs/>
          <w:highlight w:val="green"/>
          <w:cs/>
        </w:rPr>
        <w:t>หัวข้อย่อย</w:t>
      </w:r>
      <w:r w:rsidRPr="00437172">
        <w:rPr>
          <w:rFonts w:ascii="TH Sarabun New" w:hAnsi="TH Sarabun New" w:cs="TH Sarabun New"/>
          <w:highlight w:val="green"/>
          <w:cs/>
        </w:rPr>
        <w:t xml:space="preserve">  ในกรณีที่หัวข้อรองมีเลขกำกับหัวข้อ  หัวข้อย่อยให้เริ่มหัวข้อหรือเลขกำกับหัวข้อที่อักษรตัวแรกของหัวข้อรอง  ดังนี้</w:t>
      </w:r>
      <w:r w:rsidRPr="00437172">
        <w:rPr>
          <w:rFonts w:ascii="TH Sarabun New" w:hAnsi="TH Sarabun New" w:cs="TH Sarabun New"/>
          <w:highlight w:val="green"/>
        </w:rPr>
        <w:t xml:space="preserve"> </w:t>
      </w:r>
      <w:r w:rsidRPr="00437172">
        <w:rPr>
          <w:rFonts w:ascii="TH Sarabun New" w:hAnsi="TH Sarabun New" w:cs="TH Sarabun New"/>
          <w:highlight w:val="green"/>
          <w:cs/>
        </w:rPr>
        <w:t xml:space="preserve">(เครื่องหมาย </w:t>
      </w:r>
      <w:r w:rsidRPr="00437172">
        <w:rPr>
          <w:rFonts w:ascii="TH Sarabun New" w:hAnsi="TH Sarabun New" w:cs="TH Sarabun New"/>
          <w:highlight w:val="green"/>
        </w:rPr>
        <w:sym w:font="Wingdings 2" w:char="F050"/>
      </w:r>
      <w:r w:rsidRPr="00437172">
        <w:rPr>
          <w:rFonts w:ascii="TH Sarabun New" w:hAnsi="TH Sarabun New" w:cs="TH Sarabun New"/>
          <w:highlight w:val="green"/>
        </w:rPr>
        <w:t xml:space="preserve"> </w:t>
      </w:r>
      <w:r w:rsidRPr="00437172">
        <w:rPr>
          <w:rFonts w:ascii="TH Sarabun New" w:hAnsi="TH Sarabun New" w:cs="TH Sarabun New"/>
          <w:highlight w:val="green"/>
          <w:cs/>
        </w:rPr>
        <w:t xml:space="preserve">แทนการเว้น </w:t>
      </w:r>
      <w:r w:rsidRPr="00437172">
        <w:rPr>
          <w:rFonts w:ascii="TH Sarabun New" w:hAnsi="TH Sarabun New" w:cs="TH Sarabun New"/>
          <w:highlight w:val="green"/>
        </w:rPr>
        <w:t xml:space="preserve">1 </w:t>
      </w:r>
      <w:r w:rsidRPr="00437172">
        <w:rPr>
          <w:rFonts w:ascii="TH Sarabun New" w:hAnsi="TH Sarabun New" w:cs="TH Sarabun New"/>
          <w:highlight w:val="green"/>
          <w:cs/>
        </w:rPr>
        <w:t>ช่วงตัวอักษร)</w:t>
      </w:r>
    </w:p>
    <w:p w14:paraId="5B9D24C0" w14:textId="77777777" w:rsidR="001E5BBA" w:rsidRPr="00437172" w:rsidRDefault="001E5BBA" w:rsidP="001E5BBA">
      <w:pPr>
        <w:pStyle w:val="BodyText"/>
        <w:tabs>
          <w:tab w:val="left" w:pos="1134"/>
          <w:tab w:val="left" w:pos="1560"/>
        </w:tabs>
        <w:jc w:val="thaiDistribute"/>
        <w:rPr>
          <w:rFonts w:ascii="TH Sarabun New" w:hAnsi="TH Sarabun New" w:cs="TH Sarabun New"/>
        </w:rPr>
      </w:pPr>
      <w:r w:rsidRPr="00437172">
        <w:rPr>
          <w:rFonts w:ascii="TH Sarabun New" w:hAnsi="TH Sarabun New" w:cs="TH Sarabun New"/>
          <w:highlight w:val="cyan"/>
          <w:cs/>
        </w:rPr>
        <w:t>1.</w:t>
      </w:r>
      <w:r w:rsidRPr="00437172">
        <w:rPr>
          <w:rFonts w:ascii="TH Sarabun New" w:hAnsi="TH Sarabun New" w:cs="TH Sarabun New"/>
          <w:highlight w:val="cyan"/>
        </w:rPr>
        <w:sym w:font="Wingdings 2" w:char="F050"/>
      </w:r>
      <w:r w:rsidRPr="00437172">
        <w:rPr>
          <w:rFonts w:ascii="TH Sarabun New" w:hAnsi="TH Sarabun New" w:cs="TH Sarabun New"/>
          <w:highlight w:val="cyan"/>
        </w:rPr>
        <w:sym w:font="Wingdings 2" w:char="F050"/>
      </w:r>
      <w:r w:rsidRPr="00437172">
        <w:rPr>
          <w:rFonts w:ascii="TH Sarabun New" w:hAnsi="TH Sarabun New" w:cs="TH Sarabun New"/>
          <w:highlight w:val="cyan"/>
          <w:cs/>
        </w:rPr>
        <w:t>...................................................</w:t>
      </w:r>
      <w:r w:rsidRPr="00437172">
        <w:rPr>
          <w:rFonts w:ascii="TH Sarabun New" w:hAnsi="TH Sarabun New" w:cs="TH Sarabun New"/>
          <w:highlight w:val="cyan"/>
        </w:rPr>
        <w:t>...</w:t>
      </w:r>
      <w:r w:rsidRPr="00437172">
        <w:rPr>
          <w:rFonts w:ascii="TH Sarabun New" w:hAnsi="TH Sarabun New" w:cs="TH Sarabun New"/>
          <w:highlight w:val="cyan"/>
          <w:cs/>
        </w:rPr>
        <w:t>...</w:t>
      </w:r>
    </w:p>
    <w:p w14:paraId="3697CE6A" w14:textId="77777777" w:rsidR="001E5BBA" w:rsidRPr="00437172" w:rsidRDefault="001E5BBA" w:rsidP="00543C07">
      <w:pPr>
        <w:pStyle w:val="BodyText"/>
        <w:ind w:firstLine="720"/>
        <w:jc w:val="thaiDistribute"/>
        <w:rPr>
          <w:rFonts w:ascii="TH Sarabun New" w:hAnsi="TH Sarabun New" w:cs="TH Sarabun New"/>
        </w:rPr>
      </w:pPr>
      <w:r w:rsidRPr="00437172">
        <w:rPr>
          <w:rFonts w:ascii="TH Sarabun New" w:hAnsi="TH Sarabun New" w:cs="TH Sarabun New"/>
          <w:highlight w:val="magenta"/>
          <w:cs/>
        </w:rPr>
        <w:t>1.1</w:t>
      </w:r>
      <w:r w:rsidRPr="00437172">
        <w:rPr>
          <w:rFonts w:ascii="TH Sarabun New" w:hAnsi="TH Sarabun New" w:cs="TH Sarabun New"/>
          <w:highlight w:val="magenta"/>
        </w:rPr>
        <w:sym w:font="Wingdings 2" w:char="F050"/>
      </w:r>
      <w:r w:rsidRPr="00437172">
        <w:rPr>
          <w:rFonts w:ascii="TH Sarabun New" w:hAnsi="TH Sarabun New" w:cs="TH Sarabun New"/>
          <w:highlight w:val="magenta"/>
        </w:rPr>
        <w:sym w:font="Wingdings 2" w:char="F050"/>
      </w:r>
      <w:r w:rsidRPr="00437172">
        <w:rPr>
          <w:rFonts w:ascii="TH Sarabun New" w:hAnsi="TH Sarabun New" w:cs="TH Sarabun New"/>
          <w:highlight w:val="magenta"/>
          <w:cs/>
        </w:rPr>
        <w:t>...................................................</w:t>
      </w:r>
    </w:p>
    <w:p w14:paraId="78D68B3A" w14:textId="77777777" w:rsidR="001E5BBA" w:rsidRPr="00437172" w:rsidRDefault="001E5BBA" w:rsidP="00543C07">
      <w:pPr>
        <w:ind w:left="720" w:firstLine="720"/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  <w:r w:rsidRPr="00437172">
        <w:rPr>
          <w:rFonts w:ascii="TH Sarabun New" w:hAnsi="TH Sarabun New" w:cs="TH Sarabun New"/>
          <w:sz w:val="32"/>
          <w:szCs w:val="32"/>
          <w:highlight w:val="red"/>
          <w:cs/>
        </w:rPr>
        <w:t>1.1.1</w:t>
      </w:r>
      <w:r w:rsidRPr="00437172">
        <w:rPr>
          <w:rFonts w:ascii="TH Sarabun New" w:hAnsi="TH Sarabun New" w:cs="TH Sarabun New"/>
          <w:sz w:val="32"/>
          <w:szCs w:val="32"/>
          <w:highlight w:val="red"/>
        </w:rPr>
        <w:sym w:font="Wingdings 2" w:char="F050"/>
      </w:r>
      <w:r w:rsidRPr="00437172">
        <w:rPr>
          <w:rFonts w:ascii="TH Sarabun New" w:hAnsi="TH Sarabun New" w:cs="TH Sarabun New"/>
          <w:sz w:val="32"/>
          <w:szCs w:val="32"/>
          <w:highlight w:val="red"/>
        </w:rPr>
        <w:sym w:font="Wingdings 2" w:char="F050"/>
      </w:r>
      <w:r w:rsidRPr="00437172">
        <w:rPr>
          <w:rFonts w:ascii="TH Sarabun New" w:hAnsi="TH Sarabun New" w:cs="TH Sarabun New"/>
          <w:sz w:val="32"/>
          <w:szCs w:val="32"/>
          <w:highlight w:val="red"/>
          <w:cs/>
        </w:rPr>
        <w:t>..............................</w:t>
      </w:r>
      <w:r w:rsidRPr="00437172">
        <w:rPr>
          <w:rFonts w:ascii="TH Sarabun New" w:hAnsi="TH Sarabun New" w:cs="TH Sarabun New"/>
          <w:sz w:val="32"/>
          <w:szCs w:val="32"/>
          <w:highlight w:val="red"/>
        </w:rPr>
        <w:t>.....</w:t>
      </w:r>
      <w:r w:rsidRPr="00437172">
        <w:rPr>
          <w:rFonts w:ascii="TH Sarabun New" w:hAnsi="TH Sarabun New" w:cs="TH Sarabun New"/>
          <w:sz w:val="32"/>
          <w:szCs w:val="32"/>
          <w:highlight w:val="red"/>
          <w:cs/>
        </w:rPr>
        <w:t>......</w:t>
      </w:r>
    </w:p>
    <w:p w14:paraId="59A81E4A" w14:textId="77777777" w:rsidR="00BB5260" w:rsidRPr="00437172" w:rsidRDefault="001E5BBA" w:rsidP="00543C07">
      <w:pPr>
        <w:ind w:left="1440"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>1)</w:t>
      </w:r>
      <w:r w:rsidRPr="00437172">
        <w:rPr>
          <w:rFonts w:ascii="TH Sarabun New" w:hAnsi="TH Sarabun New" w:cs="TH Sarabun New"/>
          <w:sz w:val="32"/>
          <w:szCs w:val="32"/>
          <w:highlight w:val="yellow"/>
        </w:rPr>
        <w:sym w:font="Wingdings 2" w:char="F050"/>
      </w:r>
      <w:r w:rsidRPr="00437172">
        <w:rPr>
          <w:rFonts w:ascii="TH Sarabun New" w:hAnsi="TH Sarabun New" w:cs="TH Sarabun New"/>
          <w:sz w:val="32"/>
          <w:szCs w:val="32"/>
          <w:highlight w:val="yellow"/>
        </w:rPr>
        <w:sym w:font="Wingdings 2" w:char="F050"/>
      </w: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>..............................</w:t>
      </w:r>
      <w:r w:rsidRPr="00437172">
        <w:rPr>
          <w:rFonts w:ascii="TH Sarabun New" w:hAnsi="TH Sarabun New" w:cs="TH Sarabun New"/>
          <w:sz w:val="32"/>
          <w:szCs w:val="32"/>
          <w:highlight w:val="yellow"/>
        </w:rPr>
        <w:t>.....</w:t>
      </w: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>......</w:t>
      </w:r>
    </w:p>
    <w:p w14:paraId="219EDE38" w14:textId="77777777" w:rsidR="00BB5260" w:rsidRPr="00437172" w:rsidRDefault="00BB5260" w:rsidP="00B75956">
      <w:pPr>
        <w:tabs>
          <w:tab w:val="left" w:pos="1672"/>
        </w:tabs>
        <w:ind w:firstLine="22"/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6BFBBF2" w14:textId="77777777" w:rsidR="00BB5260" w:rsidRPr="00437172" w:rsidRDefault="00B05688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 *การอ้างอิงใช้รูปแบบที่ดัดแปลงมาจากแวนคูเวอร์ ตัวอย่าง  โรคไตมักเกิดกับเด็กและผู้สูงวัย (4,7,9) </w:t>
      </w:r>
      <w:r w:rsidRPr="00437172">
        <w:rPr>
          <w:rFonts w:ascii="TH Sarabun New" w:hAnsi="TH Sarabun New" w:cs="TH Sarabun New"/>
          <w:sz w:val="32"/>
          <w:szCs w:val="32"/>
          <w:highlight w:val="yellow"/>
        </w:rPr>
        <w:t>XXXXXXXXXXXXX</w:t>
      </w:r>
    </w:p>
    <w:p w14:paraId="649A1631" w14:textId="77777777" w:rsidR="00BB5260" w:rsidRPr="00437172" w:rsidRDefault="00BB5260" w:rsidP="00B75956">
      <w:pPr>
        <w:tabs>
          <w:tab w:val="left" w:pos="1672"/>
        </w:tabs>
        <w:ind w:firstLine="22"/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0652497E" w14:textId="77777777" w:rsidR="00637827" w:rsidRPr="00437172" w:rsidRDefault="0063782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1DDA2BA3" w14:textId="77777777" w:rsidR="00637827" w:rsidRPr="00437172" w:rsidRDefault="0063782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55C8BCEB" w14:textId="77777777" w:rsidR="00637827" w:rsidRPr="00437172" w:rsidRDefault="0063782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11045FC3" w14:textId="77777777" w:rsidR="00637827" w:rsidRPr="00437172" w:rsidRDefault="0063782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FDA6DE4" w14:textId="77777777" w:rsidR="00637827" w:rsidRPr="00437172" w:rsidRDefault="0063782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F6934B4" w14:textId="77777777" w:rsidR="00D96EBA" w:rsidRDefault="00D96EBA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0D988788" w14:textId="77777777" w:rsidR="00011CA9" w:rsidRDefault="00011CA9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22008BBF" w14:textId="77777777" w:rsidR="000F143C" w:rsidRPr="00437172" w:rsidRDefault="000F143C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3217D80D" w14:textId="77777777" w:rsidR="00F37F98" w:rsidRPr="00437172" w:rsidRDefault="009368BE" w:rsidP="00F37F98">
      <w:pPr>
        <w:tabs>
          <w:tab w:val="left" w:pos="1672"/>
        </w:tabs>
        <w:ind w:firstLine="1177"/>
        <w:jc w:val="both"/>
        <w:rPr>
          <w:rFonts w:ascii="TH Sarabun New" w:hAnsi="TH Sarabun New" w:cs="TH Sarabun New"/>
          <w:sz w:val="32"/>
          <w:szCs w:val="32"/>
          <w:highlight w:val="cyan"/>
        </w:rPr>
      </w:pPr>
      <w:r w:rsidRPr="00437172">
        <w:rPr>
          <w:rFonts w:ascii="TH Sarabun New" w:hAnsi="TH Sarabun New" w:cs="TH Sarabun New"/>
          <w:sz w:val="32"/>
          <w:szCs w:val="32"/>
          <w:highlight w:val="cyan"/>
          <w:cs/>
        </w:rPr>
        <w:lastRenderedPageBreak/>
        <w:fldChar w:fldCharType="begin"/>
      </w:r>
      <w:r w:rsidR="00F37F98" w:rsidRPr="00437172">
        <w:rPr>
          <w:rFonts w:ascii="TH Sarabun New" w:hAnsi="TH Sarabun New" w:cs="TH Sarabun New"/>
          <w:sz w:val="32"/>
          <w:szCs w:val="32"/>
          <w:highlight w:val="cyan"/>
          <w:cs/>
        </w:rPr>
        <w:instrText xml:space="preserve"> </w:instrText>
      </w:r>
      <w:r w:rsidR="00F37F98" w:rsidRPr="00437172">
        <w:rPr>
          <w:rFonts w:ascii="TH Sarabun New" w:hAnsi="TH Sarabun New" w:cs="TH Sarabun New"/>
          <w:sz w:val="32"/>
          <w:szCs w:val="32"/>
          <w:highlight w:val="cyan"/>
        </w:rPr>
        <w:instrText>MACROBUTTON  AcceptAllChangesShown "</w:instrText>
      </w:r>
      <w:r w:rsidR="00F37F98" w:rsidRPr="00437172">
        <w:rPr>
          <w:rFonts w:ascii="TH Sarabun New" w:hAnsi="TH Sarabun New" w:cs="TH Sarabun New"/>
          <w:sz w:val="32"/>
          <w:szCs w:val="32"/>
          <w:highlight w:val="cyan"/>
          <w:cs/>
        </w:rPr>
        <w:instrText xml:space="preserve">การพิมพ์ตาราง  ให้พิมพ์ลำดับที่ และชื่อ ที่หัวตาราง" </w:instrText>
      </w:r>
      <w:r w:rsidRPr="00437172">
        <w:rPr>
          <w:rFonts w:ascii="TH Sarabun New" w:hAnsi="TH Sarabun New" w:cs="TH Sarabun New"/>
          <w:sz w:val="32"/>
          <w:szCs w:val="32"/>
          <w:highlight w:val="cyan"/>
          <w:cs/>
        </w:rPr>
        <w:fldChar w:fldCharType="end"/>
      </w:r>
    </w:p>
    <w:p w14:paraId="57C82B89" w14:textId="77777777" w:rsidR="00B04460" w:rsidRPr="00437172" w:rsidRDefault="00B04460" w:rsidP="00F37F98">
      <w:pPr>
        <w:tabs>
          <w:tab w:val="left" w:pos="1672"/>
        </w:tabs>
        <w:ind w:firstLine="1177"/>
        <w:jc w:val="both"/>
        <w:rPr>
          <w:rFonts w:ascii="TH Sarabun New" w:hAnsi="TH Sarabun New" w:cs="TH Sarabun New"/>
          <w:sz w:val="32"/>
          <w:szCs w:val="32"/>
          <w:highlight w:val="cyan"/>
        </w:rPr>
      </w:pPr>
    </w:p>
    <w:p w14:paraId="353B052E" w14:textId="77777777" w:rsidR="00637827" w:rsidRPr="00437172" w:rsidRDefault="00F37F98" w:rsidP="00F37F98">
      <w:pPr>
        <w:tabs>
          <w:tab w:val="left" w:pos="1672"/>
        </w:tabs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ตาราง</w:t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begin"/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</w:rPr>
        <w:instrText xml:space="preserve">MACROBUTTON  AcceptAllChangesShown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ใส่หมายเลข </w:instrTex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end"/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begin"/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</w:rPr>
        <w:instrText xml:space="preserve">MACROBUTTON  AcceptAllChangesShown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ชื่อตาราง </w:instrTex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end"/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(เช่น -</w:t>
      </w:r>
      <w:r w:rsidRPr="00437172">
        <w:rPr>
          <w:rFonts w:ascii="TH Sarabun New" w:hAnsi="TH Sarabun New" w:cs="TH Sarabun New"/>
          <w:sz w:val="32"/>
          <w:szCs w:val="32"/>
        </w:rPr>
        <w:t xml:space="preserve">&gt; </w:t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ตารา</w:t>
      </w:r>
      <w:r w:rsidR="009A416A"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ง </w:t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1</w:t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C4664">
        <w:rPr>
          <w:rFonts w:ascii="TH Sarabun New" w:hAnsi="TH Sarabun New" w:cs="TH Sarabun New"/>
          <w:sz w:val="32"/>
          <w:szCs w:val="32"/>
          <w:cs/>
        </w:rPr>
        <w:t>แสดงกลุ่มตัวอย่างจำแนกตามเพศ</w:t>
      </w:r>
      <w:r w:rsidRPr="00437172">
        <w:rPr>
          <w:rFonts w:ascii="TH Sarabun New" w:hAnsi="TH Sarabun New" w:cs="TH Sarabun New"/>
          <w:sz w:val="32"/>
          <w:szCs w:val="32"/>
          <w:cs/>
        </w:rPr>
        <w:t>)</w:t>
      </w:r>
    </w:p>
    <w:p w14:paraId="34428A75" w14:textId="77777777" w:rsidR="00637827" w:rsidRPr="00437172" w:rsidRDefault="00637827" w:rsidP="00F37F98">
      <w:pPr>
        <w:tabs>
          <w:tab w:val="left" w:pos="1672"/>
        </w:tabs>
        <w:rPr>
          <w:rFonts w:ascii="TH Sarabun New" w:hAnsi="TH Sarabun New" w:cs="TH Sarabun New"/>
          <w:sz w:val="32"/>
          <w:szCs w:val="32"/>
        </w:rPr>
      </w:pPr>
    </w:p>
    <w:p w14:paraId="77C66EB0" w14:textId="77777777" w:rsidR="009A416A" w:rsidRPr="00437172" w:rsidRDefault="00637827" w:rsidP="00F37F98">
      <w:pPr>
        <w:tabs>
          <w:tab w:val="left" w:pos="1672"/>
        </w:tabs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ตาราง 1</w:t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CC4664">
        <w:rPr>
          <w:rFonts w:ascii="TH Sarabun New" w:hAnsi="TH Sarabun New" w:cs="TH Sarabun New"/>
          <w:sz w:val="32"/>
          <w:szCs w:val="32"/>
          <w:cs/>
        </w:rPr>
        <w:t>แสดงกลุ่มตัวอย่างจำแนกตามเพศ</w:t>
      </w:r>
    </w:p>
    <w:p w14:paraId="12913B05" w14:textId="77777777" w:rsidR="00637827" w:rsidRPr="00437172" w:rsidRDefault="00637827" w:rsidP="00F37F98">
      <w:pPr>
        <w:tabs>
          <w:tab w:val="left" w:pos="1672"/>
        </w:tabs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51"/>
        <w:gridCol w:w="2859"/>
        <w:gridCol w:w="2860"/>
      </w:tblGrid>
      <w:tr w:rsidR="009A416A" w:rsidRPr="00437172" w14:paraId="1CFFE2B8" w14:textId="77777777">
        <w:tc>
          <w:tcPr>
            <w:tcW w:w="27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891E3A4" w14:textId="77777777" w:rsidR="009A416A" w:rsidRPr="007D2621" w:rsidRDefault="009A416A" w:rsidP="00842341">
            <w:pPr>
              <w:tabs>
                <w:tab w:val="left" w:pos="1672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เพศ</w:t>
            </w:r>
          </w:p>
        </w:tc>
        <w:tc>
          <w:tcPr>
            <w:tcW w:w="285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D6E697" w14:textId="77777777" w:rsidR="009A416A" w:rsidRPr="007D2621" w:rsidRDefault="009A416A" w:rsidP="00842341">
            <w:pPr>
              <w:tabs>
                <w:tab w:val="left" w:pos="1672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จำนวนตัวอย่าง (คน)</w:t>
            </w:r>
          </w:p>
        </w:tc>
        <w:tc>
          <w:tcPr>
            <w:tcW w:w="28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2590ACB" w14:textId="77777777" w:rsidR="009A416A" w:rsidRPr="007D2621" w:rsidRDefault="009A416A" w:rsidP="00842341">
            <w:pPr>
              <w:tabs>
                <w:tab w:val="left" w:pos="1672"/>
              </w:tabs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9A416A" w:rsidRPr="00437172" w14:paraId="62570B2C" w14:textId="77777777">
        <w:tc>
          <w:tcPr>
            <w:tcW w:w="2751" w:type="dxa"/>
            <w:tcBorders>
              <w:top w:val="single" w:sz="4" w:space="0" w:color="auto"/>
            </w:tcBorders>
          </w:tcPr>
          <w:p w14:paraId="1FA95F93" w14:textId="77777777" w:rsidR="009A416A" w:rsidRPr="00437172" w:rsidRDefault="009A416A" w:rsidP="00842341">
            <w:pPr>
              <w:tabs>
                <w:tab w:val="left" w:pos="1672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ชาย</w:t>
            </w:r>
          </w:p>
        </w:tc>
        <w:tc>
          <w:tcPr>
            <w:tcW w:w="2859" w:type="dxa"/>
            <w:tcBorders>
              <w:top w:val="single" w:sz="4" w:space="0" w:color="auto"/>
            </w:tcBorders>
          </w:tcPr>
          <w:p w14:paraId="3FC43CC1" w14:textId="77777777" w:rsidR="009A416A" w:rsidRPr="00437172" w:rsidRDefault="009A416A" w:rsidP="00842341">
            <w:pPr>
              <w:tabs>
                <w:tab w:val="left" w:pos="1672"/>
              </w:tabs>
              <w:ind w:right="1036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600</w:t>
            </w:r>
          </w:p>
        </w:tc>
        <w:tc>
          <w:tcPr>
            <w:tcW w:w="2860" w:type="dxa"/>
            <w:tcBorders>
              <w:top w:val="single" w:sz="4" w:space="0" w:color="auto"/>
            </w:tcBorders>
          </w:tcPr>
          <w:p w14:paraId="665B9459" w14:textId="77777777" w:rsidR="009A416A" w:rsidRPr="00437172" w:rsidRDefault="009A416A" w:rsidP="00842341">
            <w:pPr>
              <w:tabs>
                <w:tab w:val="left" w:pos="1672"/>
              </w:tabs>
              <w:ind w:right="1080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60</w:t>
            </w:r>
          </w:p>
        </w:tc>
      </w:tr>
      <w:tr w:rsidR="009A416A" w:rsidRPr="00437172" w14:paraId="13F1A0E8" w14:textId="77777777">
        <w:tc>
          <w:tcPr>
            <w:tcW w:w="2751" w:type="dxa"/>
            <w:tcBorders>
              <w:bottom w:val="single" w:sz="4" w:space="0" w:color="auto"/>
            </w:tcBorders>
          </w:tcPr>
          <w:p w14:paraId="405485F4" w14:textId="77777777" w:rsidR="009A416A" w:rsidRPr="00437172" w:rsidRDefault="009A416A" w:rsidP="00842341">
            <w:pPr>
              <w:tabs>
                <w:tab w:val="left" w:pos="1672"/>
              </w:tabs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หญิง</w:t>
            </w:r>
          </w:p>
        </w:tc>
        <w:tc>
          <w:tcPr>
            <w:tcW w:w="2859" w:type="dxa"/>
            <w:tcBorders>
              <w:bottom w:val="single" w:sz="4" w:space="0" w:color="auto"/>
            </w:tcBorders>
          </w:tcPr>
          <w:p w14:paraId="05A3BBDC" w14:textId="77777777" w:rsidR="009A416A" w:rsidRPr="00437172" w:rsidRDefault="009A416A" w:rsidP="00842341">
            <w:pPr>
              <w:tabs>
                <w:tab w:val="left" w:pos="1672"/>
              </w:tabs>
              <w:ind w:right="1036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400</w:t>
            </w:r>
          </w:p>
        </w:tc>
        <w:tc>
          <w:tcPr>
            <w:tcW w:w="2860" w:type="dxa"/>
            <w:tcBorders>
              <w:bottom w:val="single" w:sz="4" w:space="0" w:color="auto"/>
            </w:tcBorders>
          </w:tcPr>
          <w:p w14:paraId="756A8EB5" w14:textId="77777777" w:rsidR="009A416A" w:rsidRPr="00437172" w:rsidRDefault="009A416A" w:rsidP="00842341">
            <w:pPr>
              <w:tabs>
                <w:tab w:val="left" w:pos="1672"/>
              </w:tabs>
              <w:ind w:right="1080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40</w:t>
            </w:r>
          </w:p>
        </w:tc>
      </w:tr>
      <w:tr w:rsidR="009A416A" w:rsidRPr="00437172" w14:paraId="1A0BA883" w14:textId="77777777">
        <w:tc>
          <w:tcPr>
            <w:tcW w:w="275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B68E2B" w14:textId="77777777" w:rsidR="009A416A" w:rsidRPr="00437172" w:rsidRDefault="009A416A" w:rsidP="00842341">
            <w:pPr>
              <w:tabs>
                <w:tab w:val="left" w:pos="1672"/>
              </w:tabs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รวม</w:t>
            </w:r>
          </w:p>
        </w:tc>
        <w:tc>
          <w:tcPr>
            <w:tcW w:w="285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78CFB3" w14:textId="77777777" w:rsidR="009A416A" w:rsidRPr="00437172" w:rsidRDefault="009A416A" w:rsidP="00842341">
            <w:pPr>
              <w:tabs>
                <w:tab w:val="left" w:pos="1672"/>
              </w:tabs>
              <w:ind w:right="1036"/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1,000</w:t>
            </w:r>
          </w:p>
        </w:tc>
        <w:tc>
          <w:tcPr>
            <w:tcW w:w="286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C4FC30" w14:textId="77777777" w:rsidR="009A416A" w:rsidRPr="00437172" w:rsidRDefault="009A416A" w:rsidP="00842341">
            <w:pPr>
              <w:tabs>
                <w:tab w:val="left" w:pos="1672"/>
              </w:tabs>
              <w:ind w:right="1080"/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100</w:t>
            </w:r>
          </w:p>
        </w:tc>
      </w:tr>
    </w:tbl>
    <w:p w14:paraId="4C4C72B8" w14:textId="77777777" w:rsidR="009A416A" w:rsidRPr="00437172" w:rsidRDefault="009A416A" w:rsidP="00F37F98">
      <w:pPr>
        <w:tabs>
          <w:tab w:val="left" w:pos="1672"/>
        </w:tabs>
        <w:rPr>
          <w:rFonts w:ascii="TH Sarabun New" w:hAnsi="TH Sarabun New" w:cs="TH Sarabun New"/>
          <w:sz w:val="32"/>
          <w:szCs w:val="32"/>
        </w:rPr>
      </w:pPr>
    </w:p>
    <w:p w14:paraId="2BD9E179" w14:textId="77777777" w:rsidR="008649B5" w:rsidRPr="00437172" w:rsidRDefault="00274DC4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37172">
        <w:rPr>
          <w:rFonts w:ascii="TH Sarabun New" w:hAnsi="TH Sarabun New" w:cs="TH Sarabun New"/>
          <w:sz w:val="32"/>
          <w:szCs w:val="32"/>
        </w:rPr>
        <w:t xml:space="preserve">: 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ใส่หมายหตุ (ถ้ามี)"/>
            </w:textInput>
          </w:ffData>
        </w:fldChar>
      </w:r>
      <w:r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="009368BE" w:rsidRPr="00437172">
        <w:rPr>
          <w:rFonts w:ascii="TH Sarabun New" w:hAnsi="TH Sarabun New" w:cs="TH Sarabun New"/>
          <w:sz w:val="32"/>
          <w:szCs w:val="32"/>
        </w:rPr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Pr="00437172">
        <w:rPr>
          <w:rFonts w:ascii="TH Sarabun New" w:hAnsi="TH Sarabun New" w:cs="TH Sarabun New"/>
          <w:noProof/>
          <w:sz w:val="32"/>
          <w:szCs w:val="32"/>
          <w:cs/>
        </w:rPr>
        <w:t>ใส่หมายหตุ (ถ้ามี)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60ABB69F" w14:textId="77777777" w:rsidR="00C468B8" w:rsidRPr="00437172" w:rsidRDefault="00274DC4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ที่มา</w:t>
      </w:r>
      <w:r w:rsidRPr="00437172">
        <w:rPr>
          <w:rFonts w:ascii="TH Sarabun New" w:hAnsi="TH Sarabun New" w:cs="TH Sarabun New"/>
          <w:sz w:val="32"/>
          <w:szCs w:val="32"/>
        </w:rPr>
        <w:t xml:space="preserve">: 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"/>
            <w:enabled/>
            <w:calcOnExit w:val="0"/>
            <w:textInput>
              <w:default w:val="ใส่ที่มา (ถ้ามี)"/>
            </w:textInput>
          </w:ffData>
        </w:fldChar>
      </w:r>
      <w:r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="009368BE" w:rsidRPr="00437172">
        <w:rPr>
          <w:rFonts w:ascii="TH Sarabun New" w:hAnsi="TH Sarabun New" w:cs="TH Sarabun New"/>
          <w:sz w:val="32"/>
          <w:szCs w:val="32"/>
        </w:rPr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Pr="00437172">
        <w:rPr>
          <w:rFonts w:ascii="TH Sarabun New" w:hAnsi="TH Sarabun New" w:cs="TH Sarabun New"/>
          <w:noProof/>
          <w:sz w:val="32"/>
          <w:szCs w:val="32"/>
          <w:cs/>
        </w:rPr>
        <w:t>ใส่ที่มา (ถ้ามี)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3689DF88" w14:textId="77777777" w:rsidR="00274DC4" w:rsidRPr="00437172" w:rsidRDefault="00274DC4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62514237" w14:textId="77777777" w:rsidR="007E4319" w:rsidRPr="00437172" w:rsidRDefault="007E4319" w:rsidP="007E4319">
      <w:pPr>
        <w:tabs>
          <w:tab w:val="left" w:pos="0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>กรณีที่ไม่สามารถพิมพ์ตารางในแนวตั้งได้  ให้จัดพิมพ์ในแนวนอน แต่ต้องอยู่ภายในกั้นระยะที่กำหนด คำอธิบายตารางให้พิมพ์เป็นแนวตั้ง</w:t>
      </w:r>
    </w:p>
    <w:p w14:paraId="626621B4" w14:textId="77777777" w:rsidR="00F37F98" w:rsidRPr="00437172" w:rsidRDefault="00F37F98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0327DB8C" w14:textId="77777777" w:rsidR="00DC6241" w:rsidRPr="00437172" w:rsidRDefault="00DC6241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กรณีชื่อตารางมีความยาวมากกว่า </w:t>
      </w:r>
      <w:r w:rsidRPr="00437172">
        <w:rPr>
          <w:rFonts w:ascii="TH Sarabun New" w:hAnsi="TH Sarabun New" w:cs="TH Sarabun New"/>
          <w:sz w:val="32"/>
          <w:szCs w:val="32"/>
          <w:highlight w:val="yellow"/>
        </w:rPr>
        <w:t>1</w:t>
      </w:r>
      <w:r w:rsidR="00637827"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 บรรทัด </w:t>
      </w: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>อักษรตัวแรกในบรรทัดต่อๆ ไป ให้วางตรงกับอักษรตัวแรกของชื่อตาราง</w:t>
      </w:r>
    </w:p>
    <w:p w14:paraId="2B1E4594" w14:textId="77777777" w:rsidR="00DC6241" w:rsidRPr="00437172" w:rsidRDefault="00DC6241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43600FB1" w14:textId="77777777" w:rsidR="00F37F98" w:rsidRPr="00437172" w:rsidRDefault="00C468B8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เส้นตาราง  ประกอบด้วยเส้นแนวนอน  </w: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yellow"/>
          <w:u w:val="single"/>
          <w:cs/>
        </w:rPr>
        <w:t>ไม่ใช้</w:t>
      </w: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เส้นแนวตั้ง เส้นบนและเส้นล่างของตารางเป็นเส้นทึบขนาด </w:t>
      </w:r>
      <w:r w:rsidRPr="00437172">
        <w:rPr>
          <w:rFonts w:ascii="TH Sarabun New" w:hAnsi="TH Sarabun New" w:cs="TH Sarabun New"/>
          <w:sz w:val="32"/>
          <w:szCs w:val="32"/>
          <w:highlight w:val="yellow"/>
        </w:rPr>
        <w:t xml:space="preserve">1.5 </w:t>
      </w:r>
      <w:r w:rsidR="00637827"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พ. </w:t>
      </w: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ส่วนเส้นแนวนอนอื่นๆ ภายในตารางให้ใช้เส้นขนาดปกติ  </w:t>
      </w:r>
    </w:p>
    <w:p w14:paraId="5746CA5F" w14:textId="77777777" w:rsidR="006F4FA2" w:rsidRPr="00437172" w:rsidRDefault="006F4FA2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51CE8CE1" w14:textId="77777777" w:rsidR="00C468B8" w:rsidRPr="00437172" w:rsidRDefault="00C468B8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7BFF82EE" w14:textId="77777777" w:rsidR="00543C07" w:rsidRPr="00437172" w:rsidRDefault="00543C0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144ED395" w14:textId="77777777" w:rsidR="00543C07" w:rsidRPr="00437172" w:rsidRDefault="00543C0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2F17BCFE" w14:textId="77777777" w:rsidR="00543C07" w:rsidRPr="00437172" w:rsidRDefault="00543C0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3CBA2927" w14:textId="77777777" w:rsidR="00543C07" w:rsidRPr="00437172" w:rsidRDefault="00543C0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4CC97E94" w14:textId="77777777" w:rsidR="00543C07" w:rsidRPr="00437172" w:rsidRDefault="00543C0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3B6BBF17" w14:textId="77777777" w:rsidR="00543C07" w:rsidRDefault="00543C0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D00B392" w14:textId="77777777" w:rsidR="000F143C" w:rsidRPr="00437172" w:rsidRDefault="000F143C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2F8E9C8A" w14:textId="77777777" w:rsidR="00C468B8" w:rsidRPr="00437172" w:rsidRDefault="009368BE" w:rsidP="00C468B8">
      <w:pPr>
        <w:tabs>
          <w:tab w:val="left" w:pos="1672"/>
        </w:tabs>
        <w:ind w:firstLine="1177"/>
        <w:jc w:val="both"/>
        <w:rPr>
          <w:rFonts w:ascii="TH Sarabun New" w:hAnsi="TH Sarabun New" w:cs="TH Sarabun New"/>
          <w:sz w:val="32"/>
          <w:szCs w:val="32"/>
          <w:highlight w:val="cyan"/>
        </w:rPr>
      </w:pPr>
      <w:r w:rsidRPr="00437172">
        <w:rPr>
          <w:rFonts w:ascii="TH Sarabun New" w:hAnsi="TH Sarabun New" w:cs="TH Sarabun New"/>
          <w:sz w:val="32"/>
          <w:szCs w:val="32"/>
          <w:highlight w:val="green"/>
          <w:cs/>
        </w:rPr>
        <w:fldChar w:fldCharType="begin"/>
      </w:r>
      <w:r w:rsidR="00C468B8" w:rsidRPr="00437172">
        <w:rPr>
          <w:rFonts w:ascii="TH Sarabun New" w:hAnsi="TH Sarabun New" w:cs="TH Sarabun New"/>
          <w:sz w:val="32"/>
          <w:szCs w:val="32"/>
          <w:highlight w:val="green"/>
          <w:cs/>
        </w:rPr>
        <w:instrText xml:space="preserve"> </w:instrText>
      </w:r>
      <w:r w:rsidR="00C468B8" w:rsidRPr="00437172">
        <w:rPr>
          <w:rFonts w:ascii="TH Sarabun New" w:hAnsi="TH Sarabun New" w:cs="TH Sarabun New"/>
          <w:sz w:val="32"/>
          <w:szCs w:val="32"/>
          <w:highlight w:val="green"/>
        </w:rPr>
        <w:instrText>MACROBUTTON  AcceptAllChangesShown "</w:instrText>
      </w:r>
      <w:r w:rsidR="00C468B8" w:rsidRPr="00437172">
        <w:rPr>
          <w:rFonts w:ascii="TH Sarabun New" w:hAnsi="TH Sarabun New" w:cs="TH Sarabun New"/>
          <w:sz w:val="32"/>
          <w:szCs w:val="32"/>
          <w:highlight w:val="green"/>
          <w:cs/>
        </w:rPr>
        <w:instrText xml:space="preserve">การพิมพ์ภาพ  ให้พิมพ์ลำดับที่ และชื่อ ที่ด้านล่างของรูป จัดวางกึ่งกลาง" </w:instrText>
      </w:r>
      <w:r w:rsidRPr="00437172">
        <w:rPr>
          <w:rFonts w:ascii="TH Sarabun New" w:hAnsi="TH Sarabun New" w:cs="TH Sarabun New"/>
          <w:sz w:val="32"/>
          <w:szCs w:val="32"/>
          <w:highlight w:val="green"/>
          <w:cs/>
        </w:rPr>
        <w:fldChar w:fldCharType="end"/>
      </w:r>
    </w:p>
    <w:p w14:paraId="0D18230B" w14:textId="77777777" w:rsidR="00C468B8" w:rsidRPr="00437172" w:rsidRDefault="00C468B8" w:rsidP="00C468B8">
      <w:pPr>
        <w:tabs>
          <w:tab w:val="left" w:pos="1672"/>
        </w:tabs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7205065B" w14:textId="77777777" w:rsidR="00C468B8" w:rsidRPr="00437172" w:rsidRDefault="00C10781" w:rsidP="00C468B8">
      <w:pPr>
        <w:tabs>
          <w:tab w:val="left" w:pos="1672"/>
        </w:tabs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  <w:r w:rsidRPr="00437172">
        <w:rPr>
          <w:rFonts w:ascii="TH Sarabun New" w:hAnsi="TH Sarabun New" w:cs="TH Sarabun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6E7A4E9F" wp14:editId="652720AC">
                <wp:simplePos x="0" y="0"/>
                <wp:positionH relativeFrom="column">
                  <wp:posOffset>1019810</wp:posOffset>
                </wp:positionH>
                <wp:positionV relativeFrom="paragraph">
                  <wp:posOffset>21590</wp:posOffset>
                </wp:positionV>
                <wp:extent cx="3066415" cy="1997710"/>
                <wp:effectExtent l="0" t="0" r="19685" b="21590"/>
                <wp:wrapNone/>
                <wp:docPr id="7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6415" cy="1997710"/>
                          <a:chOff x="3600" y="2918"/>
                          <a:chExt cx="4829" cy="2937"/>
                        </a:xfrm>
                      </wpg:grpSpPr>
                      <wps:wsp>
                        <wps:cNvPr id="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600" y="2918"/>
                            <a:ext cx="4829" cy="2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9" name="Group 4"/>
                        <wpg:cNvGrpSpPr>
                          <a:grpSpLocks/>
                        </wpg:cNvGrpSpPr>
                        <wpg:grpSpPr bwMode="auto">
                          <a:xfrm>
                            <a:off x="4810" y="3358"/>
                            <a:ext cx="2519" cy="2057"/>
                            <a:chOff x="4810" y="3358"/>
                            <a:chExt cx="2519" cy="2057"/>
                          </a:xfrm>
                        </wpg:grpSpPr>
                        <wps:wsp>
                          <wps:cNvPr id="10" name="Oval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" y="3820"/>
                              <a:ext cx="1584" cy="147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Oval 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00" y="3358"/>
                              <a:ext cx="1474" cy="1243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Oval 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45" y="3941"/>
                              <a:ext cx="1584" cy="147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150C3969" id="Group 2" o:spid="_x0000_s1026" style="position:absolute;margin-left:80.3pt;margin-top:1.7pt;width:241.45pt;height:157.3pt;z-index:251657216" coordorigin="3600,2918" coordsize="4829,2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">
                <v:rect id="Rectangle 3" o:spid="_x0000_s1027" style="position:absolute;left:3600;top:2918;width:4829;height:2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p0r4A&#10;AADaAAAADwAAAGRycy9kb3ducmV2LnhtbERPTYvCMBC9L/gfwgje1lTBRapRqih4ElYF9TY0Y1Js&#10;JqWJtvvvN4eFPT7e93Ldu1q8qQ2VZwWTcQaCuPS6YqPgct5/zkGEiKyx9kwKfijAejX4WGKufcff&#10;9D5FI1IIhxwV2BibXMpQWnIYxr4hTtzDtw5jgq2RusUuhbtaTrPsSzqsODVYbGhrqXyeXk7Brrkf&#10;i5kJsrhGe3v6Tbe3R6PUaNgXCxCR+vgv/nMftIK0NV1JN0Cuf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kadK+AAAA2gAAAA8AAAAAAAAAAAAAAAAAmAIAAGRycy9kb3ducmV2&#10;LnhtbFBLBQYAAAAABAAEAPUAAACDAwAAAAA=&#10;" filled="f"/>
                <v:group id="Group 4" o:spid="_x0000_s1028" style="position:absolute;left:4810;top:3358;width:2519;height:2057" coordorigin="4810,3358" coordsize="2519,20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oval id="Oval 5" o:spid="_x0000_s1029" style="position:absolute;left:4810;top:3820;width:1584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lE8QA&#10;AADbAAAADwAAAGRycy9kb3ducmV2LnhtbESPQWsCMRCF70L/Q5hCL1KzLVJka5RSEHoQtOoPGDfT&#10;7NbNZE2iu/5751DobYb35r1v5svBt+pKMTWBDbxMClDEVbANOwOH/ep5BiplZIttYDJwowTLxcNo&#10;jqUNPX/TdZedkhBOJRqoc+5KrVNVk8c0CR2xaD8hesyyRqdtxF7Cfatfi+JNe2xYGmrs6LOm6rS7&#10;eAPH4yEM+hw327E7RZz+9p1bb415ehw+3kFlGvK/+e/6ywq+0MsvMoBe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hZRPEAAAA2wAAAA8AAAAAAAAAAAAAAAAAmAIAAGRycy9k&#10;b3ducmV2LnhtbFBLBQYAAAAABAAEAPUAAACJAwAAAAA=&#10;" filled="f"/>
                  <v:oval id="Oval 6" o:spid="_x0000_s1030" style="position:absolute;left:5800;top:3358;width:1474;height:12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3AiMAA&#10;AADbAAAADwAAAGRycy9kb3ducmV2LnhtbERPzWoCMRC+C32HMEIvolmLSFmNIgWhh0LV+gDjZsyu&#10;biZrkrrr2xtB8DYf3+/Ml52txZV8qBwrGI8yEMSF0xUbBfu/9fATRIjIGmvHpOBGAZaLt94cc+1a&#10;3tJ1F41IIRxyVFDG2ORShqIki2HkGuLEHZ23GBP0RmqPbQq3tfzIsqm0WHFqKLGhr5KK8+7fKjgc&#10;9q6TF/+7GZizx8mpbczPRqn3freagYjUxZf46f7Waf4YHr+kA+Ti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3AiMAAAADbAAAADwAAAAAAAAAAAAAAAACYAgAAZHJzL2Rvd25y&#10;ZXYueG1sUEsFBgAAAAAEAAQA9QAAAIUDAAAAAA==&#10;" filled="f"/>
                  <v:oval id="Oval 7" o:spid="_x0000_s1031" style="position:absolute;left:5745;top:3941;width:1584;height:1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9e/8IA&#10;AADbAAAADwAAAGRycy9kb3ducmV2LnhtbERP3WrCMBS+F/YO4Qi7EZtOxpBqKjIQdjGY0z7AsTmm&#10;1eakJpnt3n4ZDHZ3Pr7fs96MthN38qF1rOApy0EQ1063bBRUx918CSJEZI2dY1LwTQE25cNkjYV2&#10;A3/S/RCNSCEcClTQxNgXUoa6IYshcz1x4s7OW4wJeiO1xyGF204u8vxFWmw5NTTY02tD9fXwZRWc&#10;TpUb5c1/7Gfm6vH5MvTmfa/U43TcrkBEGuO/+M/9ptP8Bfz+kg6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17/wgAAANsAAAAPAAAAAAAAAAAAAAAAAJgCAABkcnMvZG93&#10;bnJldi54bWxQSwUGAAAAAAQABAD1AAAAhwMAAAAA&#10;" filled="f"/>
                </v:group>
              </v:group>
            </w:pict>
          </mc:Fallback>
        </mc:AlternateContent>
      </w:r>
    </w:p>
    <w:p w14:paraId="45D1B516" w14:textId="77777777" w:rsidR="00C468B8" w:rsidRPr="00437172" w:rsidRDefault="00C468B8" w:rsidP="00C468B8">
      <w:pPr>
        <w:tabs>
          <w:tab w:val="left" w:pos="1672"/>
        </w:tabs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191CF9B7" w14:textId="77777777" w:rsidR="00C468B8" w:rsidRPr="00437172" w:rsidRDefault="00C468B8" w:rsidP="00C468B8">
      <w:pPr>
        <w:tabs>
          <w:tab w:val="left" w:pos="1672"/>
        </w:tabs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07A4AA77" w14:textId="77777777" w:rsidR="00C468B8" w:rsidRPr="00437172" w:rsidRDefault="00C468B8" w:rsidP="00C468B8">
      <w:pPr>
        <w:tabs>
          <w:tab w:val="left" w:pos="1672"/>
        </w:tabs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532C478F" w14:textId="77777777" w:rsidR="00C468B8" w:rsidRPr="00437172" w:rsidRDefault="00C468B8" w:rsidP="00C468B8">
      <w:pPr>
        <w:tabs>
          <w:tab w:val="left" w:pos="1672"/>
        </w:tabs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64C218DB" w14:textId="77777777" w:rsidR="00C468B8" w:rsidRPr="00437172" w:rsidRDefault="00C468B8" w:rsidP="00C468B8">
      <w:pPr>
        <w:tabs>
          <w:tab w:val="left" w:pos="1672"/>
        </w:tabs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05407695" w14:textId="77777777" w:rsidR="00C468B8" w:rsidRPr="00437172" w:rsidRDefault="00C468B8" w:rsidP="00C468B8">
      <w:pPr>
        <w:tabs>
          <w:tab w:val="left" w:pos="1672"/>
        </w:tabs>
        <w:rPr>
          <w:rFonts w:ascii="TH Sarabun New" w:hAnsi="TH Sarabun New" w:cs="TH Sarabun New"/>
          <w:sz w:val="32"/>
          <w:szCs w:val="32"/>
        </w:rPr>
      </w:pPr>
    </w:p>
    <w:p w14:paraId="1511F09F" w14:textId="77777777" w:rsidR="00C468B8" w:rsidRPr="00437172" w:rsidRDefault="00C468B8" w:rsidP="00C468B8">
      <w:pPr>
        <w:tabs>
          <w:tab w:val="left" w:pos="1672"/>
        </w:tabs>
        <w:jc w:val="center"/>
        <w:rPr>
          <w:rFonts w:ascii="TH Sarabun New" w:hAnsi="TH Sarabun New" w:cs="TH Sarabun New"/>
          <w:sz w:val="32"/>
          <w:szCs w:val="32"/>
        </w:rPr>
      </w:pPr>
    </w:p>
    <w:p w14:paraId="6C48C9F8" w14:textId="77777777" w:rsidR="00637827" w:rsidRPr="00437172" w:rsidRDefault="00637827" w:rsidP="00C468B8">
      <w:pPr>
        <w:tabs>
          <w:tab w:val="left" w:pos="1672"/>
        </w:tabs>
        <w:jc w:val="center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ภาพ 1 ความสัมพันธ์ของกลุ่มตัวอย่าง</w:t>
      </w:r>
    </w:p>
    <w:p w14:paraId="3F791080" w14:textId="77777777" w:rsidR="00637827" w:rsidRPr="00437172" w:rsidRDefault="00637827" w:rsidP="00C468B8">
      <w:pPr>
        <w:tabs>
          <w:tab w:val="left" w:pos="1672"/>
        </w:tabs>
        <w:jc w:val="center"/>
        <w:rPr>
          <w:rFonts w:ascii="TH Sarabun New" w:hAnsi="TH Sarabun New" w:cs="TH Sarabun New"/>
          <w:sz w:val="32"/>
          <w:szCs w:val="32"/>
        </w:rPr>
      </w:pPr>
    </w:p>
    <w:p w14:paraId="227ADD70" w14:textId="77777777" w:rsidR="00C468B8" w:rsidRPr="00437172" w:rsidRDefault="00C468B8" w:rsidP="00C468B8">
      <w:pPr>
        <w:tabs>
          <w:tab w:val="left" w:pos="1672"/>
        </w:tabs>
        <w:jc w:val="center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ภาพ</w:t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begin"/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</w:rPr>
        <w:instrText xml:space="preserve">MACROBUTTON  AcceptAllChangesShown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ใส่หมายเลข </w:instrTex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end"/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368BE" w:rsidRPr="00CC4664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begin"/>
      </w:r>
      <w:r w:rsidRPr="00CC4664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Pr="00CC4664">
        <w:rPr>
          <w:rFonts w:ascii="TH Sarabun New" w:hAnsi="TH Sarabun New" w:cs="TH Sarabun New"/>
          <w:sz w:val="32"/>
          <w:szCs w:val="32"/>
          <w:highlight w:val="lightGray"/>
        </w:rPr>
        <w:instrText xml:space="preserve">MACROBUTTON  AcceptAllChangesShown </w:instrText>
      </w:r>
      <w:r w:rsidRPr="00CC4664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ชื่อภาพ </w:instrText>
      </w:r>
      <w:r w:rsidR="009368BE" w:rsidRPr="00CC4664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end"/>
      </w:r>
      <w:r w:rsidR="00274DC4" w:rsidRPr="00437172">
        <w:rPr>
          <w:rFonts w:ascii="TH Sarabun New" w:hAnsi="TH Sarabun New" w:cs="TH Sarabun New"/>
          <w:sz w:val="32"/>
          <w:szCs w:val="32"/>
        </w:rPr>
        <w:t xml:space="preserve"> </w:t>
      </w:r>
      <w:r w:rsidR="00274DC4" w:rsidRPr="00437172">
        <w:rPr>
          <w:rFonts w:ascii="TH Sarabun New" w:hAnsi="TH Sarabun New" w:cs="TH Sarabun New"/>
          <w:sz w:val="32"/>
          <w:szCs w:val="32"/>
          <w:cs/>
        </w:rPr>
        <w:t>(เช่น -</w:t>
      </w:r>
      <w:r w:rsidR="00274DC4" w:rsidRPr="00437172">
        <w:rPr>
          <w:rFonts w:ascii="TH Sarabun New" w:hAnsi="TH Sarabun New" w:cs="TH Sarabun New"/>
          <w:sz w:val="32"/>
          <w:szCs w:val="32"/>
        </w:rPr>
        <w:t xml:space="preserve">&gt; </w:t>
      </w:r>
      <w:r w:rsidR="00274DC4"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ภาพ 1 </w:t>
      </w:r>
      <w:r w:rsidR="00274DC4" w:rsidRPr="00CC4664">
        <w:rPr>
          <w:rFonts w:ascii="TH Sarabun New" w:hAnsi="TH Sarabun New" w:cs="TH Sarabun New"/>
          <w:sz w:val="32"/>
          <w:szCs w:val="32"/>
          <w:cs/>
        </w:rPr>
        <w:t>ความสัมพันธ์ของกลุ่มตัวอย่าง</w:t>
      </w:r>
      <w:r w:rsidR="00274DC4" w:rsidRPr="00437172">
        <w:rPr>
          <w:rFonts w:ascii="TH Sarabun New" w:hAnsi="TH Sarabun New" w:cs="TH Sarabun New"/>
          <w:sz w:val="32"/>
          <w:szCs w:val="32"/>
          <w:cs/>
        </w:rPr>
        <w:t>)</w:t>
      </w:r>
    </w:p>
    <w:p w14:paraId="5E8DCA7B" w14:textId="77777777" w:rsidR="00DC6241" w:rsidRPr="00437172" w:rsidRDefault="00DC6241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009DC4C0" w14:textId="77777777" w:rsidR="008649B5" w:rsidRPr="00437172" w:rsidRDefault="00DC6241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="00274DC4" w:rsidRPr="00437172">
        <w:rPr>
          <w:rFonts w:ascii="TH Sarabun New" w:hAnsi="TH Sarabun New" w:cs="TH Sarabun New"/>
          <w:sz w:val="32"/>
          <w:szCs w:val="32"/>
        </w:rPr>
        <w:t>:</w:t>
      </w:r>
      <w:r w:rsidRPr="00437172">
        <w:rPr>
          <w:rFonts w:ascii="TH Sarabun New" w:hAnsi="TH Sarabun New" w:cs="TH Sarabun New"/>
          <w:sz w:val="32"/>
          <w:szCs w:val="32"/>
        </w:rPr>
        <w:t xml:space="preserve"> 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ใส่หมายหตุ (ถ้ามี)"/>
            </w:textInput>
          </w:ffData>
        </w:fldChar>
      </w:r>
      <w:r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="009368BE" w:rsidRPr="00437172">
        <w:rPr>
          <w:rFonts w:ascii="TH Sarabun New" w:hAnsi="TH Sarabun New" w:cs="TH Sarabun New"/>
          <w:sz w:val="32"/>
          <w:szCs w:val="32"/>
        </w:rPr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Pr="00437172">
        <w:rPr>
          <w:rFonts w:ascii="TH Sarabun New" w:hAnsi="TH Sarabun New" w:cs="TH Sarabun New"/>
          <w:noProof/>
          <w:sz w:val="32"/>
          <w:szCs w:val="32"/>
          <w:cs/>
        </w:rPr>
        <w:t>ใส่หมายหตุ (ถ้ามี)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3F91BB16" w14:textId="77777777" w:rsidR="00DC6241" w:rsidRPr="00437172" w:rsidRDefault="00DC6241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ที่มา</w:t>
      </w:r>
      <w:r w:rsidR="00274DC4" w:rsidRPr="00437172">
        <w:rPr>
          <w:rFonts w:ascii="TH Sarabun New" w:hAnsi="TH Sarabun New" w:cs="TH Sarabun New"/>
          <w:sz w:val="32"/>
          <w:szCs w:val="32"/>
        </w:rPr>
        <w:t>:</w:t>
      </w:r>
      <w:r w:rsidRPr="00437172">
        <w:rPr>
          <w:rFonts w:ascii="TH Sarabun New" w:hAnsi="TH Sarabun New" w:cs="TH Sarabun New"/>
          <w:sz w:val="32"/>
          <w:szCs w:val="32"/>
        </w:rPr>
        <w:t xml:space="preserve"> 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"/>
            <w:enabled/>
            <w:calcOnExit w:val="0"/>
            <w:textInput>
              <w:default w:val="ใส่ที่มา (ถ้ามี)"/>
            </w:textInput>
          </w:ffData>
        </w:fldChar>
      </w:r>
      <w:r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="009368BE" w:rsidRPr="00437172">
        <w:rPr>
          <w:rFonts w:ascii="TH Sarabun New" w:hAnsi="TH Sarabun New" w:cs="TH Sarabun New"/>
          <w:sz w:val="32"/>
          <w:szCs w:val="32"/>
        </w:rPr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Pr="00437172">
        <w:rPr>
          <w:rFonts w:ascii="TH Sarabun New" w:hAnsi="TH Sarabun New" w:cs="TH Sarabun New"/>
          <w:noProof/>
          <w:sz w:val="32"/>
          <w:szCs w:val="32"/>
          <w:cs/>
        </w:rPr>
        <w:t>ใส่ที่มา (ถ้ามี)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54C323D1" w14:textId="77777777" w:rsidR="00DC6241" w:rsidRPr="00437172" w:rsidRDefault="00DC6241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14:paraId="5D41F2A6" w14:textId="77777777" w:rsidR="00C468B8" w:rsidRPr="00437172" w:rsidRDefault="00C468B8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กรณีชื่อภาพมีความยาวมากกว่า </w:t>
      </w:r>
      <w:r w:rsidRPr="00437172">
        <w:rPr>
          <w:rFonts w:ascii="TH Sarabun New" w:hAnsi="TH Sarabun New" w:cs="TH Sarabun New"/>
          <w:sz w:val="32"/>
          <w:szCs w:val="32"/>
          <w:highlight w:val="yellow"/>
        </w:rPr>
        <w:t>1</w:t>
      </w:r>
      <w:r w:rsidR="00637827"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 บรรทัด</w:t>
      </w: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 อักษรตัวแรกในบรรทัดต่อๆ</w:t>
      </w:r>
      <w:r w:rsidRPr="00437172">
        <w:rPr>
          <w:rFonts w:ascii="TH Sarabun New" w:hAnsi="TH Sarabun New" w:cs="TH Sarabun New"/>
          <w:sz w:val="32"/>
          <w:szCs w:val="32"/>
          <w:highlight w:val="yellow"/>
        </w:rPr>
        <w:t xml:space="preserve"> </w:t>
      </w: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>ไปให้วางตรงกับอักษรตัวแรกของชื่อภาพ</w:t>
      </w:r>
    </w:p>
    <w:p w14:paraId="4606AF75" w14:textId="77777777" w:rsidR="00C468B8" w:rsidRPr="00437172" w:rsidRDefault="00C468B8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0985FD97" w14:textId="77777777" w:rsidR="00C468B8" w:rsidRPr="00437172" w:rsidRDefault="00DC6241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ส่วนของการแสดงภาพให้เว้นบรรทัด </w:t>
      </w:r>
      <w:r w:rsidR="00637827" w:rsidRPr="00437172">
        <w:rPr>
          <w:rFonts w:ascii="TH Sarabun New" w:hAnsi="TH Sarabun New" w:cs="TH Sarabun New"/>
          <w:sz w:val="32"/>
          <w:szCs w:val="32"/>
          <w:highlight w:val="yellow"/>
        </w:rPr>
        <w:t>1.5</w:t>
      </w: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t xml:space="preserve"> จากข้อความส่วนบนและส่วนล่าง</w:t>
      </w:r>
    </w:p>
    <w:p w14:paraId="745E3469" w14:textId="77777777" w:rsidR="00C468B8" w:rsidRPr="00437172" w:rsidRDefault="00C468B8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5D0DA6F0" w14:textId="77777777" w:rsidR="00C468B8" w:rsidRPr="00437172" w:rsidRDefault="00C468B8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FCA3CB2" w14:textId="77777777" w:rsidR="00C468B8" w:rsidRPr="00437172" w:rsidRDefault="00C468B8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3C876E01" w14:textId="77777777" w:rsidR="00C468B8" w:rsidRPr="00437172" w:rsidRDefault="00C468B8" w:rsidP="00274DC4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3293E139" w14:textId="77777777" w:rsidR="00F37F98" w:rsidRPr="00437172" w:rsidRDefault="00F37F98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E341EC5" w14:textId="77777777" w:rsidR="00274DC4" w:rsidRPr="00437172" w:rsidRDefault="00274DC4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08D6E51" w14:textId="77777777" w:rsidR="00B75956" w:rsidRPr="00437172" w:rsidRDefault="00FE7703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</w:rPr>
        <w:br w:type="page"/>
      </w:r>
      <w:r w:rsidR="00B75956" w:rsidRPr="00437172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บทที่  3</w:t>
      </w:r>
    </w:p>
    <w:p w14:paraId="2CCDF1EB" w14:textId="77777777" w:rsidR="00B75956" w:rsidRPr="00437172" w:rsidRDefault="00B75956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73C68BB3" w14:textId="77777777" w:rsidR="00B75956" w:rsidRPr="00437172" w:rsidRDefault="00B75956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37172">
        <w:rPr>
          <w:rFonts w:ascii="TH Sarabun New" w:hAnsi="TH Sarabun New" w:cs="TH Sarabun New"/>
          <w:b/>
          <w:bCs/>
          <w:sz w:val="36"/>
          <w:szCs w:val="36"/>
          <w:cs/>
        </w:rPr>
        <w:t>วิธีดำเนินงานวิจัย</w:t>
      </w:r>
    </w:p>
    <w:p w14:paraId="22EA4F3C" w14:textId="77777777" w:rsidR="00B75956" w:rsidRPr="00437172" w:rsidRDefault="00B75956" w:rsidP="00D23A7B">
      <w:pPr>
        <w:jc w:val="thaiDistribute"/>
        <w:rPr>
          <w:rFonts w:ascii="TH Sarabun New" w:hAnsi="TH Sarabun New" w:cs="TH Sarabun New"/>
          <w:sz w:val="36"/>
          <w:szCs w:val="36"/>
        </w:rPr>
      </w:pPr>
    </w:p>
    <w:p w14:paraId="11EE785B" w14:textId="77777777" w:rsidR="00B75956" w:rsidRPr="00437172" w:rsidRDefault="009368BE" w:rsidP="00D23A7B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Text5"/>
            <w:enabled/>
            <w:calcOnExit w:val="0"/>
            <w:textInput>
              <w:default w:val="เริ่มพิมพ์ที่นี่ หากมีการกล่าวนำของเนื้อหาในบทนี้ (มีหรือไม่มีก็ได้)"/>
            </w:textInput>
          </w:ffData>
        </w:fldChar>
      </w:r>
      <w:r w:rsidR="00B75956"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Pr="00437172">
        <w:rPr>
          <w:rFonts w:ascii="TH Sarabun New" w:hAnsi="TH Sarabun New" w:cs="TH Sarabun New"/>
          <w:sz w:val="32"/>
          <w:szCs w:val="32"/>
        </w:rPr>
      </w:r>
      <w:r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="00B75956" w:rsidRPr="00437172">
        <w:rPr>
          <w:rFonts w:ascii="TH Sarabun New" w:hAnsi="TH Sarabun New" w:cs="TH Sarabun New"/>
          <w:noProof/>
          <w:sz w:val="32"/>
          <w:szCs w:val="32"/>
          <w:cs/>
        </w:rPr>
        <w:t>เริ่มพิมพ์ที่นี่ หากมีการกล่าวนำของเนื้อหาในบทนี้ (มีหรือไม่มีก็ได้)</w:t>
      </w:r>
      <w:r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048C0072" w14:textId="77777777" w:rsidR="00B05688" w:rsidRPr="00437172" w:rsidRDefault="00B05688" w:rsidP="00D23A7B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</w:p>
    <w:p w14:paraId="09F9D089" w14:textId="77777777" w:rsidR="00B05688" w:rsidRPr="00437172" w:rsidRDefault="00B05688" w:rsidP="00D23A7B">
      <w:pPr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รูปแบบการวิจัย   </w:t>
      </w:r>
      <w:r w:rsidRPr="00943AAD">
        <w:rPr>
          <w:rFonts w:ascii="TH Sarabun New" w:hAnsi="TH Sarabun New" w:cs="TH Sarabun New"/>
          <w:b/>
          <w:bCs/>
          <w:sz w:val="32"/>
          <w:szCs w:val="32"/>
          <w:highlight w:val="magenta"/>
          <w:cs/>
        </w:rPr>
        <w:t>(สามารถแก้ไขหัวข้อได้ตามความเหมาะสม)</w:t>
      </w:r>
    </w:p>
    <w:p w14:paraId="4FC1D74F" w14:textId="77777777" w:rsidR="00B05688" w:rsidRPr="00437172" w:rsidRDefault="009368BE" w:rsidP="00543C07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B05688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B05688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B05688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B05688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5A6DCCBC" w14:textId="77777777" w:rsidR="00B75956" w:rsidRPr="00437172" w:rsidRDefault="00B75956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</w:rPr>
      </w:pPr>
    </w:p>
    <w:p w14:paraId="41543CBC" w14:textId="77777777" w:rsidR="00B75956" w:rsidRPr="00437172" w:rsidRDefault="00313A3D" w:rsidP="00B75956">
      <w:pPr>
        <w:tabs>
          <w:tab w:val="left" w:pos="1672"/>
        </w:tabs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ประชากรและกลุ่มตั</w:t>
      </w:r>
      <w:r w:rsidR="000C626A"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วอย่าง   </w:t>
      </w:r>
      <w:r w:rsidR="000C626A" w:rsidRPr="00943AAD">
        <w:rPr>
          <w:rFonts w:ascii="TH Sarabun New" w:hAnsi="TH Sarabun New" w:cs="TH Sarabun New"/>
          <w:b/>
          <w:bCs/>
          <w:sz w:val="32"/>
          <w:szCs w:val="32"/>
          <w:highlight w:val="magenta"/>
          <w:cs/>
        </w:rPr>
        <w:t>(สามารถแก้ไขหัวข้อได้ตามความเหมาะสม)</w:t>
      </w:r>
    </w:p>
    <w:p w14:paraId="57AADC7A" w14:textId="77777777" w:rsidR="00B75956" w:rsidRPr="00437172" w:rsidRDefault="009368BE" w:rsidP="00543C07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854BF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854BF0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854BF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854BF0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50D9088A" w14:textId="77777777" w:rsidR="00B04460" w:rsidRPr="00437172" w:rsidRDefault="00B04460" w:rsidP="00543C07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1297644" w14:textId="77777777" w:rsidR="000C626A" w:rsidRPr="00437172" w:rsidRDefault="000C626A" w:rsidP="00543C07">
      <w:pPr>
        <w:ind w:firstLine="22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เครื่องมือในการวิจัย   </w:t>
      </w:r>
      <w:r w:rsidRPr="00943AAD">
        <w:rPr>
          <w:rFonts w:ascii="TH Sarabun New" w:hAnsi="TH Sarabun New" w:cs="TH Sarabun New"/>
          <w:b/>
          <w:bCs/>
          <w:sz w:val="32"/>
          <w:szCs w:val="32"/>
          <w:highlight w:val="magenta"/>
          <w:cs/>
        </w:rPr>
        <w:t>(สามารถแก้ไขหัวข้อได้ตามความเหมาะสม)</w:t>
      </w:r>
    </w:p>
    <w:p w14:paraId="1EAAEA45" w14:textId="77777777" w:rsidR="00854BF0" w:rsidRPr="00437172" w:rsidRDefault="009368BE" w:rsidP="00543C07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854BF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854BF0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854BF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854BF0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1DEA0B32" w14:textId="77777777" w:rsidR="00B04460" w:rsidRPr="00437172" w:rsidRDefault="00B04460" w:rsidP="00543C07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6BC447F" w14:textId="77777777" w:rsidR="00854BF0" w:rsidRPr="00437172" w:rsidRDefault="00313A3D" w:rsidP="00543C07">
      <w:pPr>
        <w:ind w:firstLine="22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การเก็บรวบ</w:t>
      </w:r>
      <w:r w:rsidR="000C626A"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รวมข้อมูล   </w:t>
      </w:r>
      <w:r w:rsidR="000C626A" w:rsidRPr="00943AAD">
        <w:rPr>
          <w:rFonts w:ascii="TH Sarabun New" w:hAnsi="TH Sarabun New" w:cs="TH Sarabun New"/>
          <w:b/>
          <w:bCs/>
          <w:sz w:val="32"/>
          <w:szCs w:val="32"/>
          <w:highlight w:val="magenta"/>
          <w:cs/>
        </w:rPr>
        <w:t>(สามารถแก้ไขหัวข้อได้ตามความเหมาะสม)</w:t>
      </w:r>
      <w:r w:rsidR="00854BF0"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6F9C92FA" w14:textId="77777777" w:rsidR="00854BF0" w:rsidRPr="00437172" w:rsidRDefault="009368BE" w:rsidP="00543C07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854BF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854BF0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854BF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854BF0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64BF6EAA" w14:textId="77777777" w:rsidR="00854BF0" w:rsidRPr="00437172" w:rsidRDefault="00854BF0" w:rsidP="00543C07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1F0554B0" w14:textId="77777777" w:rsidR="00854BF0" w:rsidRPr="00437172" w:rsidRDefault="000C626A" w:rsidP="00543C07">
      <w:pPr>
        <w:ind w:firstLine="22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การวิเคราะห์ข้อมูล</w:t>
      </w:r>
      <w:r w:rsidRPr="00437172">
        <w:rPr>
          <w:rFonts w:ascii="TH Sarabun New" w:hAnsi="TH Sarabun New" w:cs="TH Sarabun New"/>
          <w:b/>
          <w:bCs/>
          <w:sz w:val="32"/>
          <w:szCs w:val="32"/>
        </w:rPr>
        <w:t xml:space="preserve">   </w:t>
      </w:r>
      <w:r w:rsidRPr="00943AAD">
        <w:rPr>
          <w:rFonts w:ascii="TH Sarabun New" w:hAnsi="TH Sarabun New" w:cs="TH Sarabun New"/>
          <w:b/>
          <w:bCs/>
          <w:sz w:val="32"/>
          <w:szCs w:val="32"/>
          <w:highlight w:val="magenta"/>
          <w:cs/>
        </w:rPr>
        <w:t>(สามารถแก้ไขหัวข้อได้ตามความเหมาะสม)</w:t>
      </w:r>
      <w:r w:rsidR="00854BF0"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14:paraId="2A8EB11E" w14:textId="77777777" w:rsidR="00854BF0" w:rsidRPr="00437172" w:rsidRDefault="009368BE" w:rsidP="00543C07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854BF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854BF0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854BF0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854BF0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3F2D82D2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50009199" w14:textId="77777777" w:rsidR="00854BF0" w:rsidRPr="00437172" w:rsidRDefault="00854BF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40DE7638" w14:textId="77777777" w:rsidR="00854BF0" w:rsidRPr="00437172" w:rsidRDefault="00854BF0" w:rsidP="00D23A7B">
      <w:pPr>
        <w:ind w:firstLine="1177"/>
        <w:jc w:val="thaiDistribute"/>
        <w:rPr>
          <w:rFonts w:ascii="TH Sarabun New" w:hAnsi="TH Sarabun New" w:cs="TH Sarabun New"/>
          <w:sz w:val="32"/>
          <w:szCs w:val="32"/>
        </w:rPr>
      </w:pPr>
    </w:p>
    <w:p w14:paraId="316A21CE" w14:textId="77777777" w:rsidR="00854BF0" w:rsidRPr="00437172" w:rsidRDefault="00854BF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4F9F9F0C" w14:textId="77777777" w:rsidR="00B04460" w:rsidRPr="00437172" w:rsidRDefault="00B0446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39A56694" w14:textId="77777777" w:rsidR="00B04460" w:rsidRPr="00437172" w:rsidRDefault="00B0446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195CFFBA" w14:textId="77777777" w:rsidR="00B04460" w:rsidRPr="00437172" w:rsidRDefault="00B0446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1FCB52BF" w14:textId="77777777" w:rsidR="00B04460" w:rsidRPr="00437172" w:rsidRDefault="00B0446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56322A80" w14:textId="77777777" w:rsidR="00B04460" w:rsidRPr="00437172" w:rsidRDefault="00B0446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5D95446B" w14:textId="77777777" w:rsidR="00B04460" w:rsidRPr="00437172" w:rsidRDefault="00B0446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426EA77F" w14:textId="77777777" w:rsidR="00854BF0" w:rsidRPr="00437172" w:rsidRDefault="00FE7703" w:rsidP="00943AAD">
      <w:pPr>
        <w:tabs>
          <w:tab w:val="left" w:pos="1672"/>
        </w:tabs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37172">
        <w:rPr>
          <w:rFonts w:ascii="TH Sarabun New" w:hAnsi="TH Sarabun New" w:cs="TH Sarabun New"/>
          <w:sz w:val="32"/>
          <w:szCs w:val="32"/>
        </w:rPr>
        <w:br w:type="page"/>
      </w:r>
      <w:r w:rsidR="00854BF0" w:rsidRPr="00437172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บทที่  4</w:t>
      </w:r>
    </w:p>
    <w:p w14:paraId="2A1C78D2" w14:textId="77777777" w:rsidR="00854BF0" w:rsidRPr="00437172" w:rsidRDefault="00854BF0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2153E748" w14:textId="77777777" w:rsidR="00854BF0" w:rsidRPr="00437172" w:rsidRDefault="00854BF0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37172">
        <w:rPr>
          <w:rFonts w:ascii="TH Sarabun New" w:hAnsi="TH Sarabun New" w:cs="TH Sarabun New"/>
          <w:b/>
          <w:bCs/>
          <w:sz w:val="36"/>
          <w:szCs w:val="36"/>
          <w:cs/>
        </w:rPr>
        <w:t>ผลการวิจัย</w:t>
      </w:r>
    </w:p>
    <w:p w14:paraId="2ADC8A93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6"/>
          <w:szCs w:val="36"/>
        </w:rPr>
      </w:pPr>
    </w:p>
    <w:p w14:paraId="69BD05F0" w14:textId="77777777" w:rsidR="00854BF0" w:rsidRPr="00437172" w:rsidRDefault="009368BE" w:rsidP="00D23A7B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Text5"/>
            <w:enabled/>
            <w:calcOnExit w:val="0"/>
            <w:textInput>
              <w:default w:val="เริ่มพิมพ์ที่นี่ หากมีการกล่าวนำของเนื้อหาในบทนี้ (มีหรือไม่มีก็ได้)"/>
            </w:textInput>
          </w:ffData>
        </w:fldChar>
      </w:r>
      <w:r w:rsidR="00854BF0"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Pr="00437172">
        <w:rPr>
          <w:rFonts w:ascii="TH Sarabun New" w:hAnsi="TH Sarabun New" w:cs="TH Sarabun New"/>
          <w:sz w:val="32"/>
          <w:szCs w:val="32"/>
        </w:rPr>
      </w:r>
      <w:r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="00854BF0" w:rsidRPr="00437172">
        <w:rPr>
          <w:rFonts w:ascii="TH Sarabun New" w:hAnsi="TH Sarabun New" w:cs="TH Sarabun New"/>
          <w:noProof/>
          <w:sz w:val="32"/>
          <w:szCs w:val="32"/>
          <w:cs/>
        </w:rPr>
        <w:t>เริ่มพิมพ์ที่นี่ หากมีการกล่าวนำของเนื้อหาในบทนี้ (มีหรือไม่มีก็ได้)</w:t>
      </w:r>
      <w:r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1399AE8B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09C9C29F" w14:textId="77777777" w:rsidR="00854BF0" w:rsidRPr="00437172" w:rsidRDefault="00854BF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1C3C031D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45502F99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03EE609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80BBEDC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5A5E4B8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8446F23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4687B23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6748DD6E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163BE91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1A92B950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09DBF6A0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56911351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169EF74D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6B81F586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3B50A7D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03606483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23FC95E3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2C0EE3F5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524BF436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46E49D06" w14:textId="77777777" w:rsidR="00B04460" w:rsidRPr="00437172" w:rsidRDefault="00B0446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48A23DE0" w14:textId="77777777" w:rsidR="000F143C" w:rsidRDefault="000F143C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5EFFC523" w14:textId="77777777" w:rsidR="00011CA9" w:rsidRPr="00437172" w:rsidRDefault="00011CA9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77A95E7C" w14:textId="77777777" w:rsidR="00D96EBA" w:rsidRPr="00437172" w:rsidRDefault="00D96EBA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379AA3DF" w14:textId="77777777" w:rsidR="00C274B5" w:rsidRPr="00437172" w:rsidRDefault="009368BE" w:rsidP="00D23A7B">
      <w:pPr>
        <w:jc w:val="center"/>
        <w:rPr>
          <w:rFonts w:ascii="TH Sarabun New" w:hAnsi="TH Sarabun New" w:cs="TH Sarabun New"/>
          <w:sz w:val="32"/>
          <w:szCs w:val="32"/>
          <w:highlight w:val="cyan"/>
        </w:rPr>
      </w:pPr>
      <w:r w:rsidRPr="00437172">
        <w:rPr>
          <w:rFonts w:ascii="TH Sarabun New" w:hAnsi="TH Sarabun New" w:cs="TH Sarabun New"/>
          <w:sz w:val="32"/>
          <w:szCs w:val="32"/>
          <w:highlight w:val="cyan"/>
          <w:cs/>
        </w:rPr>
        <w:lastRenderedPageBreak/>
        <w:fldChar w:fldCharType="begin"/>
      </w:r>
      <w:r w:rsidR="00C274B5" w:rsidRPr="00437172">
        <w:rPr>
          <w:rFonts w:ascii="TH Sarabun New" w:hAnsi="TH Sarabun New" w:cs="TH Sarabun New"/>
          <w:sz w:val="32"/>
          <w:szCs w:val="32"/>
          <w:highlight w:val="cyan"/>
          <w:cs/>
        </w:rPr>
        <w:instrText xml:space="preserve"> </w:instrText>
      </w:r>
      <w:r w:rsidR="00C274B5" w:rsidRPr="00437172">
        <w:rPr>
          <w:rFonts w:ascii="TH Sarabun New" w:hAnsi="TH Sarabun New" w:cs="TH Sarabun New"/>
          <w:sz w:val="32"/>
          <w:szCs w:val="32"/>
          <w:highlight w:val="cyan"/>
        </w:rPr>
        <w:instrText>MACROBUTTON  AcceptAllChangesShown "</w:instrText>
      </w:r>
      <w:r w:rsidR="00C274B5" w:rsidRPr="00437172">
        <w:rPr>
          <w:rFonts w:ascii="TH Sarabun New" w:hAnsi="TH Sarabun New" w:cs="TH Sarabun New"/>
          <w:sz w:val="32"/>
          <w:szCs w:val="32"/>
          <w:highlight w:val="cyan"/>
          <w:cs/>
        </w:rPr>
        <w:instrText xml:space="preserve">การพิมพ์ตาราง  ให้พิมพ์ลำดับที่ และชื่อ ที่หัวตาราง" </w:instrText>
      </w:r>
      <w:r w:rsidRPr="00437172">
        <w:rPr>
          <w:rFonts w:ascii="TH Sarabun New" w:hAnsi="TH Sarabun New" w:cs="TH Sarabun New"/>
          <w:sz w:val="32"/>
          <w:szCs w:val="32"/>
          <w:highlight w:val="cyan"/>
          <w:cs/>
        </w:rPr>
        <w:fldChar w:fldCharType="end"/>
      </w:r>
    </w:p>
    <w:p w14:paraId="428D8059" w14:textId="77777777" w:rsidR="00C274B5" w:rsidRPr="00437172" w:rsidRDefault="00C274B5" w:rsidP="00C274B5">
      <w:pPr>
        <w:tabs>
          <w:tab w:val="left" w:pos="1672"/>
        </w:tabs>
        <w:ind w:firstLine="1177"/>
        <w:jc w:val="both"/>
        <w:rPr>
          <w:rFonts w:ascii="TH Sarabun New" w:hAnsi="TH Sarabun New" w:cs="TH Sarabun New"/>
          <w:sz w:val="32"/>
          <w:szCs w:val="32"/>
          <w:highlight w:val="cyan"/>
        </w:rPr>
      </w:pPr>
    </w:p>
    <w:p w14:paraId="4981A41B" w14:textId="77777777" w:rsidR="00C274B5" w:rsidRPr="00437172" w:rsidRDefault="00C274B5" w:rsidP="00D23A7B">
      <w:pPr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ตาราง</w:t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begin"/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</w:rPr>
        <w:instrText xml:space="preserve">MACROBUTTON  AcceptAllChangesShown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ใส่หมายเลข </w:instrTex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end"/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 </w: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begin"/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</w:rPr>
        <w:instrText xml:space="preserve">MACROBUTTON  AcceptAllChangesShown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ชื่อตาราง </w:instrTex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end"/>
      </w:r>
      <w:r w:rsidRPr="00437172">
        <w:rPr>
          <w:rFonts w:ascii="TH Sarabun New" w:hAnsi="TH Sarabun New" w:cs="TH Sarabun New"/>
          <w:sz w:val="32"/>
          <w:szCs w:val="32"/>
          <w:cs/>
        </w:rPr>
        <w:t>(เช่น -</w:t>
      </w:r>
      <w:r w:rsidRPr="00437172">
        <w:rPr>
          <w:rFonts w:ascii="TH Sarabun New" w:hAnsi="TH Sarabun New" w:cs="TH Sarabun New"/>
          <w:sz w:val="32"/>
          <w:szCs w:val="32"/>
        </w:rPr>
        <w:t>&gt;</w:t>
      </w:r>
    </w:p>
    <w:p w14:paraId="0D818E7B" w14:textId="77777777" w:rsidR="00641E9F" w:rsidRPr="00437172" w:rsidRDefault="00641E9F" w:rsidP="00C274B5">
      <w:pPr>
        <w:tabs>
          <w:tab w:val="left" w:pos="1672"/>
        </w:tabs>
        <w:rPr>
          <w:rFonts w:ascii="TH Sarabun New" w:hAnsi="TH Sarabun New" w:cs="TH Sarabun New"/>
          <w:sz w:val="32"/>
          <w:szCs w:val="32"/>
        </w:rPr>
      </w:pPr>
    </w:p>
    <w:p w14:paraId="44E97947" w14:textId="77777777" w:rsidR="00F11B06" w:rsidRDefault="00641E9F" w:rsidP="00F11B06">
      <w:pPr>
        <w:tabs>
          <w:tab w:val="left" w:pos="567"/>
        </w:tabs>
        <w:ind w:left="900" w:hanging="900"/>
        <w:rPr>
          <w:rFonts w:ascii="TH Sarabun New" w:hAnsi="TH Sarabun New" w:cs="TH Sarabun New"/>
          <w:b/>
          <w:bCs/>
          <w:sz w:val="32"/>
          <w:szCs w:val="32"/>
          <w:highlight w:val="yellow"/>
        </w:rPr>
      </w:pPr>
      <w:r w:rsidRPr="006067D3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ตาราง </w:t>
      </w:r>
      <w:r w:rsidR="008649B5" w:rsidRPr="006067D3">
        <w:rPr>
          <w:rFonts w:ascii="TH Sarabun New" w:hAnsi="TH Sarabun New" w:cs="TH Sarabun New"/>
          <w:b/>
          <w:bCs/>
          <w:sz w:val="32"/>
          <w:szCs w:val="32"/>
          <w:highlight w:val="yellow"/>
        </w:rPr>
        <w:t>7</w:t>
      </w:r>
      <w:r w:rsidR="00D23A7B" w:rsidRPr="006067D3">
        <w:rPr>
          <w:rFonts w:ascii="TH Sarabun New" w:hAnsi="TH Sarabun New" w:cs="TH Sarabun New"/>
          <w:b/>
          <w:bCs/>
          <w:sz w:val="32"/>
          <w:szCs w:val="32"/>
          <w:highlight w:val="yellow"/>
        </w:rPr>
        <w:tab/>
      </w:r>
      <w:r w:rsidRPr="006067D3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 xml:space="preserve">แสดงผลการเปรียบเทียบปัญหาการสอนภาษาไทย ของครูชั้นประถมศึกษาปีที่ </w:t>
      </w:r>
      <w:r w:rsidRPr="006067D3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2 </w:t>
      </w:r>
      <w:r w:rsidRPr="006067D3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ใน</w:t>
      </w:r>
    </w:p>
    <w:p w14:paraId="3E43C306" w14:textId="096083E4" w:rsidR="00641E9F" w:rsidRPr="006067D3" w:rsidRDefault="0046540A" w:rsidP="0046540A">
      <w:pPr>
        <w:tabs>
          <w:tab w:val="left" w:pos="567"/>
        </w:tabs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highlight w:val="yellow"/>
          <w:cs/>
        </w:rPr>
        <w:t xml:space="preserve">             </w:t>
      </w:r>
      <w:r w:rsidR="00641E9F" w:rsidRPr="006067D3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โรงเรียนประถมศึกษา สังกัดสำนักงานการประถมศึกษาจังหวัดพิษณุโลก</w:t>
      </w:r>
      <w:r w:rsidR="00D23A7B" w:rsidRPr="006067D3">
        <w:rPr>
          <w:rFonts w:ascii="TH Sarabun New" w:hAnsi="TH Sarabun New" w:cs="TH Sarabun New"/>
          <w:b/>
          <w:bCs/>
          <w:sz w:val="32"/>
          <w:szCs w:val="32"/>
          <w:highlight w:val="yellow"/>
        </w:rPr>
        <w:t xml:space="preserve"> </w:t>
      </w:r>
      <w:r w:rsidR="00641E9F" w:rsidRPr="006067D3">
        <w:rPr>
          <w:rFonts w:ascii="TH Sarabun New" w:hAnsi="TH Sarabun New" w:cs="TH Sarabun New"/>
          <w:b/>
          <w:bCs/>
          <w:sz w:val="32"/>
          <w:szCs w:val="32"/>
          <w:highlight w:val="yellow"/>
          <w:cs/>
        </w:rPr>
        <w:t>จำแนกตามวิชาเอก</w:t>
      </w:r>
    </w:p>
    <w:p w14:paraId="489D9BD0" w14:textId="77777777" w:rsidR="00641E9F" w:rsidRPr="00437172" w:rsidRDefault="00641E9F" w:rsidP="00641E9F">
      <w:pPr>
        <w:ind w:left="720"/>
        <w:rPr>
          <w:rFonts w:ascii="TH Sarabun New" w:hAnsi="TH Sarabun New" w:cs="TH Sarabun New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3240"/>
        <w:gridCol w:w="950"/>
        <w:gridCol w:w="850"/>
        <w:gridCol w:w="851"/>
        <w:gridCol w:w="850"/>
        <w:gridCol w:w="851"/>
      </w:tblGrid>
      <w:tr w:rsidR="00641E9F" w:rsidRPr="00437172" w14:paraId="0DE50A62" w14:textId="77777777">
        <w:trPr>
          <w:cantSplit/>
        </w:trPr>
        <w:tc>
          <w:tcPr>
            <w:tcW w:w="63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16F6436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096449CE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ด้าน</w:t>
            </w:r>
          </w:p>
        </w:tc>
        <w:tc>
          <w:tcPr>
            <w:tcW w:w="324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7023AC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54157465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ปัญหาการสอน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561F2AA5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วิชาเอกภาษาไทย</w:t>
            </w:r>
          </w:p>
          <w:p w14:paraId="04B3E19F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(n=44)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3E356E6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วิชาเอกอื่น ๆ</w:t>
            </w:r>
          </w:p>
          <w:p w14:paraId="438969A1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(n=168)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</w:tcPr>
          <w:p w14:paraId="09A6288C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14:paraId="466E3B48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t</w:t>
            </w:r>
          </w:p>
        </w:tc>
      </w:tr>
      <w:tr w:rsidR="00641E9F" w:rsidRPr="00437172" w14:paraId="03AF7B6B" w14:textId="77777777">
        <w:trPr>
          <w:cantSplit/>
        </w:trPr>
        <w:tc>
          <w:tcPr>
            <w:tcW w:w="630" w:type="dxa"/>
            <w:tcBorders>
              <w:top w:val="nil"/>
              <w:left w:val="nil"/>
              <w:right w:val="nil"/>
            </w:tcBorders>
            <w:vAlign w:val="center"/>
          </w:tcPr>
          <w:p w14:paraId="26CC012F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7B5628A9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50" w:type="dxa"/>
            <w:tcBorders>
              <w:top w:val="nil"/>
              <w:left w:val="nil"/>
              <w:right w:val="nil"/>
            </w:tcBorders>
          </w:tcPr>
          <w:p w14:paraId="3362CB43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position w:val="-6"/>
                <w:sz w:val="32"/>
                <w:szCs w:val="32"/>
              </w:rPr>
              <w:object w:dxaOrig="200" w:dyaOrig="340" w14:anchorId="291D4A8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8pt;height:18pt" o:ole="">
                  <v:imagedata r:id="rId6" o:title=""/>
                </v:shape>
                <o:OLEObject Type="Embed" ProgID="Equation.3" ShapeID="_x0000_i1025" DrawAspect="Content" ObjectID="_1843800844" r:id="rId7"/>
              </w:objec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701CAA85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SD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6C6A0B6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position w:val="-6"/>
                <w:sz w:val="32"/>
                <w:szCs w:val="32"/>
              </w:rPr>
              <w:object w:dxaOrig="200" w:dyaOrig="340" w14:anchorId="63C0703C">
                <v:shape id="_x0000_i1026" type="#_x0000_t75" style="width:10.8pt;height:18pt" o:ole="">
                  <v:imagedata r:id="rId8" o:title=""/>
                </v:shape>
                <o:OLEObject Type="Embed" ProgID="Equation.3" ShapeID="_x0000_i1026" DrawAspect="Content" ObjectID="_1843800845" r:id="rId9"/>
              </w:objec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center"/>
          </w:tcPr>
          <w:p w14:paraId="5D102B46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7D2621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SD</w:t>
            </w:r>
          </w:p>
        </w:tc>
        <w:tc>
          <w:tcPr>
            <w:tcW w:w="85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90F5E" w14:textId="77777777" w:rsidR="00641E9F" w:rsidRPr="007D2621" w:rsidRDefault="00641E9F" w:rsidP="00641E9F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41E9F" w:rsidRPr="00437172" w14:paraId="7BD463CB" w14:textId="77777777"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7E1E6B6B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1</w:t>
            </w:r>
          </w:p>
          <w:p w14:paraId="700BE6DF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2</w:t>
            </w:r>
          </w:p>
          <w:p w14:paraId="13A4F4B9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</w:t>
            </w:r>
          </w:p>
          <w:p w14:paraId="3A4D0C7D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8E4E27D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4</w:t>
            </w:r>
          </w:p>
          <w:p w14:paraId="3FD1AF66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5</w:t>
            </w: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</w:tcPr>
          <w:p w14:paraId="6A42BBA9" w14:textId="77777777" w:rsidR="00641E9F" w:rsidRPr="00437172" w:rsidRDefault="00641E9F" w:rsidP="00641E9F">
            <w:pPr>
              <w:pStyle w:val="Heading2"/>
              <w:rPr>
                <w:rFonts w:ascii="TH Sarabun New" w:hAnsi="TH Sarabun New" w:cs="TH Sarabun New"/>
                <w:cs/>
              </w:rPr>
            </w:pPr>
            <w:r w:rsidRPr="00437172">
              <w:rPr>
                <w:rFonts w:ascii="TH Sarabun New" w:hAnsi="TH Sarabun New" w:cs="TH Sarabun New"/>
                <w:cs/>
              </w:rPr>
              <w:t>ด้านการนำหลักสูตรไปใช้</w:t>
            </w:r>
          </w:p>
          <w:p w14:paraId="1D2639E8" w14:textId="77777777" w:rsidR="00641E9F" w:rsidRPr="00437172" w:rsidRDefault="00641E9F" w:rsidP="00641E9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ด้านการเตรียมการสอน</w:t>
            </w:r>
          </w:p>
          <w:p w14:paraId="5E884841" w14:textId="77777777" w:rsidR="00641E9F" w:rsidRPr="00437172" w:rsidRDefault="00641E9F" w:rsidP="00641E9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ด้านการจัดกิจกรรมการเรียน</w:t>
            </w:r>
            <w:r w:rsidRPr="00437172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การสอน</w:t>
            </w:r>
          </w:p>
          <w:p w14:paraId="2D48D0B0" w14:textId="77777777" w:rsidR="00641E9F" w:rsidRPr="00437172" w:rsidRDefault="00641E9F" w:rsidP="00641E9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ด้านการใช้สื่อการสอน</w:t>
            </w:r>
          </w:p>
          <w:p w14:paraId="5D7AB911" w14:textId="77777777" w:rsidR="00641E9F" w:rsidRPr="00437172" w:rsidRDefault="00641E9F" w:rsidP="00641E9F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ด้านการวัดผลและประเมินผล</w:t>
            </w:r>
            <w:r w:rsidRPr="00437172">
              <w:rPr>
                <w:rFonts w:ascii="TH Sarabun New" w:hAnsi="TH Sarabun New" w:cs="TH Sarabun New"/>
                <w:sz w:val="32"/>
                <w:szCs w:val="32"/>
              </w:rPr>
              <w:br/>
            </w: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การเรียนการสอน</w:t>
            </w:r>
          </w:p>
        </w:tc>
        <w:tc>
          <w:tcPr>
            <w:tcW w:w="950" w:type="dxa"/>
            <w:tcBorders>
              <w:left w:val="nil"/>
              <w:bottom w:val="nil"/>
              <w:right w:val="nil"/>
            </w:tcBorders>
          </w:tcPr>
          <w:p w14:paraId="481AA5CE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3.06</w:t>
            </w:r>
          </w:p>
          <w:p w14:paraId="4157A781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3.10</w:t>
            </w:r>
          </w:p>
          <w:p w14:paraId="5AC1C745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7067FE0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2.53</w:t>
            </w:r>
          </w:p>
          <w:p w14:paraId="2F649E1A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3.42</w:t>
            </w:r>
          </w:p>
          <w:p w14:paraId="42120A3C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91F81E1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2.80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58C665A9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0.88</w:t>
            </w:r>
          </w:p>
          <w:p w14:paraId="4E36E4D4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0.77</w:t>
            </w:r>
          </w:p>
          <w:p w14:paraId="2AF56A17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3F3BC5D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0.81</w:t>
            </w:r>
          </w:p>
          <w:p w14:paraId="588E049D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0.90</w:t>
            </w:r>
          </w:p>
          <w:p w14:paraId="5B53EA27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D4AC252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3.03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14:paraId="780D89B2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3.20</w:t>
            </w:r>
          </w:p>
          <w:p w14:paraId="3A685D90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3.12</w:t>
            </w:r>
          </w:p>
          <w:p w14:paraId="50DA265E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BFEC1CF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2.84</w:t>
            </w:r>
          </w:p>
          <w:p w14:paraId="575DFDFC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3.52</w:t>
            </w:r>
          </w:p>
          <w:p w14:paraId="4BE599F1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24F93E2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3.03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</w:tcPr>
          <w:p w14:paraId="01E91D12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0.76</w:t>
            </w:r>
          </w:p>
          <w:p w14:paraId="670CF874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0.76</w:t>
            </w:r>
          </w:p>
          <w:p w14:paraId="77A46DD4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A16603D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0.78</w:t>
            </w:r>
          </w:p>
          <w:p w14:paraId="4776F8AC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0.78</w:t>
            </w:r>
          </w:p>
          <w:p w14:paraId="3A2EC9B5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FFCFBD2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0.83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583AE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-1.01</w:t>
            </w:r>
          </w:p>
          <w:p w14:paraId="46A95C43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-0.11</w:t>
            </w:r>
          </w:p>
          <w:p w14:paraId="6A455D10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2103025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-2.33*</w:t>
            </w:r>
          </w:p>
          <w:p w14:paraId="42139C2F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-0.74</w:t>
            </w:r>
          </w:p>
          <w:p w14:paraId="055B9F61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6FE10B9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-1.59</w:t>
            </w:r>
          </w:p>
        </w:tc>
      </w:tr>
      <w:tr w:rsidR="00641E9F" w:rsidRPr="00437172" w14:paraId="05B38F47" w14:textId="77777777">
        <w:tc>
          <w:tcPr>
            <w:tcW w:w="630" w:type="dxa"/>
            <w:tcBorders>
              <w:left w:val="nil"/>
              <w:bottom w:val="single" w:sz="12" w:space="0" w:color="auto"/>
              <w:right w:val="nil"/>
            </w:tcBorders>
          </w:tcPr>
          <w:p w14:paraId="1E0553BE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40" w:type="dxa"/>
            <w:tcBorders>
              <w:left w:val="nil"/>
              <w:bottom w:val="single" w:sz="12" w:space="0" w:color="auto"/>
              <w:right w:val="nil"/>
            </w:tcBorders>
          </w:tcPr>
          <w:p w14:paraId="4D6A5034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  <w:cs/>
              </w:rPr>
              <w:t>รวมเฉลี่ย</w:t>
            </w:r>
          </w:p>
        </w:tc>
        <w:tc>
          <w:tcPr>
            <w:tcW w:w="950" w:type="dxa"/>
            <w:tcBorders>
              <w:left w:val="nil"/>
              <w:bottom w:val="single" w:sz="12" w:space="0" w:color="auto"/>
              <w:right w:val="nil"/>
            </w:tcBorders>
          </w:tcPr>
          <w:p w14:paraId="0293ACDE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2.98</w:t>
            </w:r>
          </w:p>
        </w:tc>
        <w:tc>
          <w:tcPr>
            <w:tcW w:w="850" w:type="dxa"/>
            <w:tcBorders>
              <w:left w:val="nil"/>
              <w:bottom w:val="single" w:sz="12" w:space="0" w:color="auto"/>
              <w:right w:val="nil"/>
            </w:tcBorders>
          </w:tcPr>
          <w:p w14:paraId="765B692F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0.75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nil"/>
            </w:tcBorders>
          </w:tcPr>
          <w:p w14:paraId="2BDF142F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3.14</w:t>
            </w:r>
          </w:p>
        </w:tc>
        <w:tc>
          <w:tcPr>
            <w:tcW w:w="850" w:type="dxa"/>
            <w:tcBorders>
              <w:left w:val="nil"/>
              <w:bottom w:val="single" w:sz="12" w:space="0" w:color="auto"/>
              <w:right w:val="nil"/>
            </w:tcBorders>
          </w:tcPr>
          <w:p w14:paraId="28160D0B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0.65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0FF1AC9" w14:textId="77777777" w:rsidR="00641E9F" w:rsidRPr="00437172" w:rsidRDefault="00641E9F" w:rsidP="00641E9F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437172">
              <w:rPr>
                <w:rFonts w:ascii="TH Sarabun New" w:hAnsi="TH Sarabun New" w:cs="TH Sarabun New"/>
                <w:sz w:val="32"/>
                <w:szCs w:val="32"/>
              </w:rPr>
              <w:t>-1.38</w:t>
            </w:r>
          </w:p>
        </w:tc>
      </w:tr>
    </w:tbl>
    <w:p w14:paraId="548C4CD1" w14:textId="77777777" w:rsidR="00641E9F" w:rsidRPr="00437172" w:rsidRDefault="00641E9F" w:rsidP="00641E9F">
      <w:pPr>
        <w:rPr>
          <w:rFonts w:ascii="TH Sarabun New" w:hAnsi="TH Sarabun New" w:cs="TH Sarabun New"/>
          <w:sz w:val="32"/>
          <w:szCs w:val="32"/>
        </w:rPr>
      </w:pPr>
    </w:p>
    <w:p w14:paraId="256BC658" w14:textId="77777777" w:rsidR="00641E9F" w:rsidRPr="00437172" w:rsidRDefault="00641E9F" w:rsidP="00641E9F">
      <w:pPr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</w:rPr>
        <w:t xml:space="preserve">* </w:t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มีนัยความสำคัญทางสถิติที่ระดับ </w:t>
      </w:r>
      <w:r w:rsidRPr="00437172">
        <w:rPr>
          <w:rFonts w:ascii="TH Sarabun New" w:hAnsi="TH Sarabun New" w:cs="TH Sarabun New"/>
          <w:sz w:val="32"/>
          <w:szCs w:val="32"/>
        </w:rPr>
        <w:t>.05</w:t>
      </w:r>
    </w:p>
    <w:p w14:paraId="32A4DE55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79F23DD7" w14:textId="77777777" w:rsidR="00C274B5" w:rsidRPr="00437172" w:rsidRDefault="00C274B5" w:rsidP="00D23A7B">
      <w:pPr>
        <w:tabs>
          <w:tab w:val="left" w:pos="0"/>
        </w:tabs>
        <w:jc w:val="thaiDistribute"/>
        <w:rPr>
          <w:rFonts w:ascii="TH Sarabun New" w:hAnsi="TH Sarabun New" w:cs="TH Sarabun New"/>
          <w:sz w:val="32"/>
          <w:szCs w:val="32"/>
        </w:rPr>
      </w:pP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>กรณีที่ไม่สามารถพิมพ์ตารางในแนวตั้งได้  ให้จัดพิมพ์ในแนวนอน แต่ต้องอยู่ภายในกั้นระยะที่กำหนด</w:t>
      </w:r>
      <w:r w:rsidR="00637827"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 คำอธิบายตารางให้พิมพ์เป็นแนวตั้ง</w:t>
      </w:r>
    </w:p>
    <w:p w14:paraId="5D3B4E93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474245C7" w14:textId="77777777" w:rsidR="00C274B5" w:rsidRPr="00943AAD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magenta"/>
        </w:rPr>
      </w:pP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กรณีชื่อตารางมีความยาวมากกว่า </w:t>
      </w:r>
      <w:r w:rsidRPr="00943AAD">
        <w:rPr>
          <w:rFonts w:ascii="TH Sarabun New" w:hAnsi="TH Sarabun New" w:cs="TH Sarabun New"/>
          <w:sz w:val="32"/>
          <w:szCs w:val="32"/>
          <w:highlight w:val="magenta"/>
        </w:rPr>
        <w:t>1</w:t>
      </w:r>
      <w:r w:rsidR="00637827"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 บรรทัด </w:t>
      </w: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>อักษรตัวแรกในบรรทัดต่อๆ ไป ให้วางตรงกับอักษรตัวแรกของชื่อตาราง</w:t>
      </w:r>
    </w:p>
    <w:p w14:paraId="547BBE1B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2A38F158" w14:textId="77777777" w:rsidR="00C274B5" w:rsidRPr="00943AAD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magenta"/>
        </w:rPr>
      </w:pP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เส้นตาราง  ประกอบด้วยเส้นแนวนอน  </w:t>
      </w:r>
      <w:r w:rsidRPr="00943AAD">
        <w:rPr>
          <w:rFonts w:ascii="TH Sarabun New" w:hAnsi="TH Sarabun New" w:cs="TH Sarabun New"/>
          <w:b/>
          <w:bCs/>
          <w:sz w:val="32"/>
          <w:szCs w:val="32"/>
          <w:highlight w:val="magenta"/>
          <w:u w:val="single"/>
          <w:cs/>
        </w:rPr>
        <w:t>ไม่ใช้</w:t>
      </w: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เส้นแนวตั้ง เส้นบนและเส้นล่างของตารางเป็นเส้นทึบขนาด </w:t>
      </w:r>
      <w:r w:rsidRPr="00943AAD">
        <w:rPr>
          <w:rFonts w:ascii="TH Sarabun New" w:hAnsi="TH Sarabun New" w:cs="TH Sarabun New"/>
          <w:sz w:val="32"/>
          <w:szCs w:val="32"/>
          <w:highlight w:val="magenta"/>
        </w:rPr>
        <w:t xml:space="preserve">1.5 </w:t>
      </w: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พ.  ส่วนเส้นแนวนอนอื่นๆ ภายในตารางให้ใช้เส้นขนาดปกติ  </w:t>
      </w:r>
    </w:p>
    <w:p w14:paraId="1C51EB08" w14:textId="77777777" w:rsidR="00B53D0F" w:rsidRPr="00437172" w:rsidRDefault="00B53D0F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4E408FE6" w14:textId="77777777" w:rsidR="00C274B5" w:rsidRPr="00437172" w:rsidRDefault="009368BE" w:rsidP="00D23A7B">
      <w:pPr>
        <w:jc w:val="center"/>
        <w:rPr>
          <w:rFonts w:ascii="TH Sarabun New" w:hAnsi="TH Sarabun New" w:cs="TH Sarabun New"/>
          <w:sz w:val="32"/>
          <w:szCs w:val="32"/>
          <w:highlight w:val="cyan"/>
        </w:rPr>
      </w:pPr>
      <w:r w:rsidRPr="00437172">
        <w:rPr>
          <w:rFonts w:ascii="TH Sarabun New" w:hAnsi="TH Sarabun New" w:cs="TH Sarabun New"/>
          <w:sz w:val="32"/>
          <w:szCs w:val="32"/>
          <w:highlight w:val="green"/>
          <w:cs/>
        </w:rPr>
        <w:lastRenderedPageBreak/>
        <w:fldChar w:fldCharType="begin"/>
      </w:r>
      <w:r w:rsidR="00C274B5" w:rsidRPr="00437172">
        <w:rPr>
          <w:rFonts w:ascii="TH Sarabun New" w:hAnsi="TH Sarabun New" w:cs="TH Sarabun New"/>
          <w:sz w:val="32"/>
          <w:szCs w:val="32"/>
          <w:highlight w:val="green"/>
          <w:cs/>
        </w:rPr>
        <w:instrText xml:space="preserve"> </w:instrText>
      </w:r>
      <w:r w:rsidR="00C274B5" w:rsidRPr="00437172">
        <w:rPr>
          <w:rFonts w:ascii="TH Sarabun New" w:hAnsi="TH Sarabun New" w:cs="TH Sarabun New"/>
          <w:sz w:val="32"/>
          <w:szCs w:val="32"/>
          <w:highlight w:val="green"/>
        </w:rPr>
        <w:instrText>MACROBUTTON  AcceptAllChangesShown "</w:instrText>
      </w:r>
      <w:r w:rsidR="00C274B5" w:rsidRPr="00437172">
        <w:rPr>
          <w:rFonts w:ascii="TH Sarabun New" w:hAnsi="TH Sarabun New" w:cs="TH Sarabun New"/>
          <w:sz w:val="32"/>
          <w:szCs w:val="32"/>
          <w:highlight w:val="green"/>
          <w:cs/>
        </w:rPr>
        <w:instrText xml:space="preserve">การพิมพ์ภาพ  ให้พิมพ์ลำดับที่ และชื่อ ที่ด้านล่างของรูป จัดวางกึ่งกลาง" </w:instrText>
      </w:r>
      <w:r w:rsidRPr="00437172">
        <w:rPr>
          <w:rFonts w:ascii="TH Sarabun New" w:hAnsi="TH Sarabun New" w:cs="TH Sarabun New"/>
          <w:sz w:val="32"/>
          <w:szCs w:val="32"/>
          <w:highlight w:val="green"/>
          <w:cs/>
        </w:rPr>
        <w:fldChar w:fldCharType="end"/>
      </w:r>
    </w:p>
    <w:p w14:paraId="1DDD5541" w14:textId="77777777" w:rsidR="00C274B5" w:rsidRPr="00437172" w:rsidRDefault="00D23A7B" w:rsidP="00D23A7B">
      <w:pPr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  <w:r w:rsidRPr="00437172">
        <w:rPr>
          <w:rFonts w:ascii="TH Sarabun New" w:hAnsi="TH Sarabun New" w:cs="TH Sarabun New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89E962B" wp14:editId="26F3F0CD">
                <wp:simplePos x="0" y="0"/>
                <wp:positionH relativeFrom="column">
                  <wp:posOffset>1162685</wp:posOffset>
                </wp:positionH>
                <wp:positionV relativeFrom="paragraph">
                  <wp:posOffset>230505</wp:posOffset>
                </wp:positionV>
                <wp:extent cx="3066415" cy="1997710"/>
                <wp:effectExtent l="0" t="0" r="19685" b="21590"/>
                <wp:wrapNone/>
                <wp:docPr id="1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66415" cy="1997710"/>
                          <a:chOff x="3600" y="2918"/>
                          <a:chExt cx="4829" cy="2937"/>
                        </a:xfrm>
                      </wpg:grpSpPr>
                      <wps:wsp>
                        <wps:cNvPr id="2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3600" y="2918"/>
                            <a:ext cx="4829" cy="29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" name="Group 16"/>
                        <wpg:cNvGrpSpPr>
                          <a:grpSpLocks/>
                        </wpg:cNvGrpSpPr>
                        <wpg:grpSpPr bwMode="auto">
                          <a:xfrm>
                            <a:off x="4810" y="3358"/>
                            <a:ext cx="2519" cy="2057"/>
                            <a:chOff x="4810" y="3358"/>
                            <a:chExt cx="2519" cy="2057"/>
                          </a:xfrm>
                        </wpg:grpSpPr>
                        <wps:wsp>
                          <wps:cNvPr id="4" name="Oval 17"/>
                          <wps:cNvSpPr>
                            <a:spLocks noChangeArrowheads="1"/>
                          </wps:cNvSpPr>
                          <wps:spPr bwMode="auto">
                            <a:xfrm>
                              <a:off x="4810" y="3820"/>
                              <a:ext cx="1584" cy="147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Oval 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800" y="3358"/>
                              <a:ext cx="1474" cy="1243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Oval 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745" y="3941"/>
                              <a:ext cx="1584" cy="1474"/>
                            </a:xfrm>
                            <a:prstGeom prst="ellips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group w14:anchorId="44A5B5A9" id="Group 14" o:spid="_x0000_s1026" style="position:absolute;margin-left:91.55pt;margin-top:18.15pt;width:241.45pt;height:157.3pt;z-index:251658240" coordorigin="3600,2918" coordsize="4829,29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">
                <v:rect id="Rectangle 15" o:spid="_x0000_s1027" style="position:absolute;left:3600;top:2918;width:4829;height:2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" filled="f"/>
                <v:group id="Group 16" o:spid="_x0000_s1028" style="position:absolute;left:4810;top:3358;width:2519;height:2057" coordorigin="4810,3358" coordsize="2519,2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oval id="Oval 17" o:spid="_x0000_s1029" style="position:absolute;left:4810;top:3820;width:1584;height:1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" filled="f"/>
                  <v:oval id="Oval 18" o:spid="_x0000_s1030" style="position:absolute;left:5800;top:3358;width:1474;height:1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" filled="f"/>
                  <v:oval id="Oval 19" o:spid="_x0000_s1031" style="position:absolute;left:5745;top:3941;width:1584;height:14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" filled="f"/>
                </v:group>
              </v:group>
            </w:pict>
          </mc:Fallback>
        </mc:AlternateContent>
      </w:r>
    </w:p>
    <w:p w14:paraId="4F1C6B44" w14:textId="77777777" w:rsidR="00C274B5" w:rsidRPr="00437172" w:rsidRDefault="00C274B5" w:rsidP="00D23A7B">
      <w:pPr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104BE294" w14:textId="77777777" w:rsidR="00C274B5" w:rsidRPr="00437172" w:rsidRDefault="00C274B5" w:rsidP="00D23A7B">
      <w:pPr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4A3FF732" w14:textId="77777777" w:rsidR="00C274B5" w:rsidRPr="00437172" w:rsidRDefault="00C274B5" w:rsidP="00D23A7B">
      <w:pPr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12FB122F" w14:textId="77777777" w:rsidR="00C274B5" w:rsidRPr="00437172" w:rsidRDefault="00C274B5" w:rsidP="00D23A7B">
      <w:pPr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44F54075" w14:textId="77777777" w:rsidR="00C274B5" w:rsidRPr="00437172" w:rsidRDefault="00C274B5" w:rsidP="00D23A7B">
      <w:pPr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0FB6A8DD" w14:textId="77777777" w:rsidR="00C274B5" w:rsidRPr="00437172" w:rsidRDefault="00C274B5" w:rsidP="00D23A7B">
      <w:pPr>
        <w:ind w:firstLine="1177"/>
        <w:rPr>
          <w:rFonts w:ascii="TH Sarabun New" w:hAnsi="TH Sarabun New" w:cs="TH Sarabun New"/>
          <w:sz w:val="32"/>
          <w:szCs w:val="32"/>
          <w:highlight w:val="cyan"/>
        </w:rPr>
      </w:pPr>
    </w:p>
    <w:p w14:paraId="6D78F063" w14:textId="77777777" w:rsidR="00C274B5" w:rsidRPr="00437172" w:rsidRDefault="00C274B5" w:rsidP="00D23A7B">
      <w:pPr>
        <w:rPr>
          <w:rFonts w:ascii="TH Sarabun New" w:hAnsi="TH Sarabun New" w:cs="TH Sarabun New"/>
          <w:sz w:val="32"/>
          <w:szCs w:val="32"/>
        </w:rPr>
      </w:pPr>
    </w:p>
    <w:p w14:paraId="53AAF874" w14:textId="77777777" w:rsidR="00C274B5" w:rsidRPr="00437172" w:rsidRDefault="00C274B5" w:rsidP="00D23A7B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610A68F5" w14:textId="77777777" w:rsidR="00637827" w:rsidRPr="00437172" w:rsidRDefault="00637827" w:rsidP="00D23A7B">
      <w:pPr>
        <w:jc w:val="center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ภาพ 1 ความสัมพันธ์ของกลุ่มตัวอย่าง</w:t>
      </w:r>
    </w:p>
    <w:p w14:paraId="676971A4" w14:textId="77777777" w:rsidR="00637827" w:rsidRPr="00437172" w:rsidRDefault="00637827" w:rsidP="00D23A7B">
      <w:pPr>
        <w:jc w:val="center"/>
        <w:rPr>
          <w:rFonts w:ascii="TH Sarabun New" w:hAnsi="TH Sarabun New" w:cs="TH Sarabun New"/>
          <w:sz w:val="32"/>
          <w:szCs w:val="32"/>
        </w:rPr>
      </w:pPr>
    </w:p>
    <w:p w14:paraId="53399D55" w14:textId="77777777" w:rsidR="00C274B5" w:rsidRPr="00437172" w:rsidRDefault="00C274B5" w:rsidP="00D23A7B">
      <w:pPr>
        <w:jc w:val="center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ภาพ</w:t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begin"/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</w:rPr>
        <w:instrText xml:space="preserve">MACROBUTTON  AcceptAllChangesShown </w:instrText>
      </w:r>
      <w:r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instrText xml:space="preserve">ใส่หมายเลข </w:instrText>
      </w:r>
      <w:r w:rsidR="009368BE" w:rsidRPr="00437172">
        <w:rPr>
          <w:rFonts w:ascii="TH Sarabun New" w:hAnsi="TH Sarabun New" w:cs="TH Sarabun New"/>
          <w:b/>
          <w:bCs/>
          <w:sz w:val="32"/>
          <w:szCs w:val="32"/>
          <w:highlight w:val="lightGray"/>
          <w:cs/>
        </w:rPr>
        <w:fldChar w:fldCharType="end"/>
      </w:r>
      <w:r w:rsidRPr="00437172">
        <w:rPr>
          <w:rFonts w:ascii="TH Sarabun New" w:hAnsi="TH Sarabun New" w:cs="TH Sarabun New"/>
          <w:sz w:val="32"/>
          <w:szCs w:val="32"/>
          <w:cs/>
        </w:rPr>
        <w:t xml:space="preserve">  </w:t>
      </w:r>
      <w:r w:rsidR="009368BE" w:rsidRPr="00CC4664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begin"/>
      </w:r>
      <w:r w:rsidRPr="00CC4664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 </w:instrText>
      </w:r>
      <w:r w:rsidRPr="00CC4664">
        <w:rPr>
          <w:rFonts w:ascii="TH Sarabun New" w:hAnsi="TH Sarabun New" w:cs="TH Sarabun New"/>
          <w:sz w:val="32"/>
          <w:szCs w:val="32"/>
          <w:highlight w:val="lightGray"/>
        </w:rPr>
        <w:instrText xml:space="preserve">MACROBUTTON  AcceptAllChangesShown </w:instrText>
      </w:r>
      <w:r w:rsidRPr="00CC4664">
        <w:rPr>
          <w:rFonts w:ascii="TH Sarabun New" w:hAnsi="TH Sarabun New" w:cs="TH Sarabun New"/>
          <w:sz w:val="32"/>
          <w:szCs w:val="32"/>
          <w:highlight w:val="lightGray"/>
          <w:cs/>
        </w:rPr>
        <w:instrText xml:space="preserve">ชื่อภาพ </w:instrText>
      </w:r>
      <w:r w:rsidR="009368BE" w:rsidRPr="00CC4664">
        <w:rPr>
          <w:rFonts w:ascii="TH Sarabun New" w:hAnsi="TH Sarabun New" w:cs="TH Sarabun New"/>
          <w:sz w:val="32"/>
          <w:szCs w:val="32"/>
          <w:highlight w:val="lightGray"/>
          <w:cs/>
        </w:rPr>
        <w:fldChar w:fldCharType="end"/>
      </w:r>
      <w:r w:rsidRPr="00CC4664">
        <w:rPr>
          <w:rFonts w:ascii="TH Sarabun New" w:hAnsi="TH Sarabun New" w:cs="TH Sarabun New"/>
          <w:sz w:val="32"/>
          <w:szCs w:val="32"/>
        </w:rPr>
        <w:t xml:space="preserve"> </w:t>
      </w:r>
      <w:r w:rsidRPr="00437172">
        <w:rPr>
          <w:rFonts w:ascii="TH Sarabun New" w:hAnsi="TH Sarabun New" w:cs="TH Sarabun New"/>
          <w:sz w:val="32"/>
          <w:szCs w:val="32"/>
          <w:cs/>
        </w:rPr>
        <w:t>(เช่น -</w:t>
      </w:r>
      <w:r w:rsidRPr="00437172">
        <w:rPr>
          <w:rFonts w:ascii="TH Sarabun New" w:hAnsi="TH Sarabun New" w:cs="TH Sarabun New"/>
          <w:sz w:val="32"/>
          <w:szCs w:val="32"/>
        </w:rPr>
        <w:t xml:space="preserve">&gt; </w:t>
      </w: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ภาพ 1 </w:t>
      </w:r>
      <w:r w:rsidRPr="00CC4664">
        <w:rPr>
          <w:rFonts w:ascii="TH Sarabun New" w:hAnsi="TH Sarabun New" w:cs="TH Sarabun New"/>
          <w:sz w:val="32"/>
          <w:szCs w:val="32"/>
          <w:cs/>
        </w:rPr>
        <w:t>ความสัมพันธ์ของกลุ่มตัวอย่าง</w:t>
      </w:r>
      <w:r w:rsidRPr="00437172">
        <w:rPr>
          <w:rFonts w:ascii="TH Sarabun New" w:hAnsi="TH Sarabun New" w:cs="TH Sarabun New"/>
          <w:sz w:val="32"/>
          <w:szCs w:val="32"/>
          <w:cs/>
        </w:rPr>
        <w:t>)</w:t>
      </w:r>
    </w:p>
    <w:p w14:paraId="6455B046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46586AEF" w14:textId="77777777" w:rsidR="008649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หมายเหตุ</w:t>
      </w:r>
      <w:r w:rsidRPr="00437172">
        <w:rPr>
          <w:rFonts w:ascii="TH Sarabun New" w:hAnsi="TH Sarabun New" w:cs="TH Sarabun New"/>
          <w:sz w:val="32"/>
          <w:szCs w:val="32"/>
        </w:rPr>
        <w:t xml:space="preserve">: 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Text6"/>
            <w:enabled/>
            <w:calcOnExit w:val="0"/>
            <w:textInput>
              <w:default w:val="ใส่หมายหตุ (ถ้ามี)"/>
            </w:textInput>
          </w:ffData>
        </w:fldChar>
      </w:r>
      <w:r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="009368BE" w:rsidRPr="00437172">
        <w:rPr>
          <w:rFonts w:ascii="TH Sarabun New" w:hAnsi="TH Sarabun New" w:cs="TH Sarabun New"/>
          <w:sz w:val="32"/>
          <w:szCs w:val="32"/>
        </w:rPr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Pr="00437172">
        <w:rPr>
          <w:rFonts w:ascii="TH Sarabun New" w:hAnsi="TH Sarabun New" w:cs="TH Sarabun New"/>
          <w:noProof/>
          <w:sz w:val="32"/>
          <w:szCs w:val="32"/>
          <w:cs/>
        </w:rPr>
        <w:t>ใส่หมายหตุ (ถ้ามี)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490B362E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ที่มา</w:t>
      </w:r>
      <w:r w:rsidRPr="00437172">
        <w:rPr>
          <w:rFonts w:ascii="TH Sarabun New" w:hAnsi="TH Sarabun New" w:cs="TH Sarabun New"/>
          <w:sz w:val="32"/>
          <w:szCs w:val="32"/>
        </w:rPr>
        <w:t xml:space="preserve">: 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"/>
            <w:enabled/>
            <w:calcOnExit w:val="0"/>
            <w:textInput>
              <w:default w:val="ใส่ที่มา (ถ้ามี)"/>
            </w:textInput>
          </w:ffData>
        </w:fldChar>
      </w:r>
      <w:r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="009368BE" w:rsidRPr="00437172">
        <w:rPr>
          <w:rFonts w:ascii="TH Sarabun New" w:hAnsi="TH Sarabun New" w:cs="TH Sarabun New"/>
          <w:sz w:val="32"/>
          <w:szCs w:val="32"/>
        </w:rPr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Pr="00437172">
        <w:rPr>
          <w:rFonts w:ascii="TH Sarabun New" w:hAnsi="TH Sarabun New" w:cs="TH Sarabun New"/>
          <w:noProof/>
          <w:sz w:val="32"/>
          <w:szCs w:val="32"/>
          <w:cs/>
        </w:rPr>
        <w:t>ใส่ที่มา (ถ้ามี)</w:t>
      </w:r>
      <w:r w:rsidR="009368BE"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4E2A5701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14:paraId="4958A877" w14:textId="77777777" w:rsidR="00C274B5" w:rsidRPr="00943AAD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magenta"/>
        </w:rPr>
      </w:pP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กรณีชื่อภาพมีความยาวมากกว่า </w:t>
      </w:r>
      <w:r w:rsidRPr="00943AAD">
        <w:rPr>
          <w:rFonts w:ascii="TH Sarabun New" w:hAnsi="TH Sarabun New" w:cs="TH Sarabun New"/>
          <w:sz w:val="32"/>
          <w:szCs w:val="32"/>
          <w:highlight w:val="magenta"/>
        </w:rPr>
        <w:t>1</w:t>
      </w: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 บรรทัด อักษรตัวแรกในบรรทัดต่อๆ</w:t>
      </w:r>
      <w:r w:rsidRPr="00943AAD">
        <w:rPr>
          <w:rFonts w:ascii="TH Sarabun New" w:hAnsi="TH Sarabun New" w:cs="TH Sarabun New"/>
          <w:sz w:val="32"/>
          <w:szCs w:val="32"/>
          <w:highlight w:val="magenta"/>
        </w:rPr>
        <w:t xml:space="preserve"> </w:t>
      </w: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>ไปให้วางตรงกับอักษรตัวแรกของชื่อภาพ</w:t>
      </w:r>
    </w:p>
    <w:p w14:paraId="6943B4AB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5770359" w14:textId="77777777" w:rsidR="00C274B5" w:rsidRPr="00943AAD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magenta"/>
        </w:rPr>
      </w:pP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 xml:space="preserve">ส่วนของการแสดงภาพให้เว้นบรรทัด </w:t>
      </w:r>
      <w:r w:rsidRPr="00943AAD">
        <w:rPr>
          <w:rFonts w:ascii="TH Sarabun New" w:hAnsi="TH Sarabun New" w:cs="TH Sarabun New"/>
          <w:sz w:val="32"/>
          <w:szCs w:val="32"/>
          <w:highlight w:val="magenta"/>
        </w:rPr>
        <w:t xml:space="preserve">1.5 </w:t>
      </w:r>
      <w:r w:rsidRPr="00943AAD">
        <w:rPr>
          <w:rFonts w:ascii="TH Sarabun New" w:hAnsi="TH Sarabun New" w:cs="TH Sarabun New"/>
          <w:sz w:val="32"/>
          <w:szCs w:val="32"/>
          <w:highlight w:val="magenta"/>
          <w:cs/>
        </w:rPr>
        <w:t>จากข้อความส่วนบนและส่วนล่าง</w:t>
      </w:r>
    </w:p>
    <w:p w14:paraId="21C85782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1DD1D877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166A1697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7EF14BA9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09F08410" w14:textId="77777777" w:rsidR="00C274B5" w:rsidRPr="00437172" w:rsidRDefault="00C274B5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B07226A" w14:textId="77777777" w:rsidR="00C274B5" w:rsidRPr="00437172" w:rsidRDefault="00C274B5" w:rsidP="00C274B5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0BC03D17" w14:textId="77777777" w:rsidR="00C274B5" w:rsidRPr="00437172" w:rsidRDefault="00C274B5" w:rsidP="00C274B5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8F44324" w14:textId="77777777" w:rsidR="00C274B5" w:rsidRPr="00437172" w:rsidRDefault="00C274B5" w:rsidP="00C274B5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7DC0A739" w14:textId="77777777" w:rsidR="00854BF0" w:rsidRPr="00437172" w:rsidRDefault="00FE7703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br w:type="page"/>
      </w:r>
      <w:r w:rsidR="00854BF0" w:rsidRPr="00437172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บทที่  5</w:t>
      </w:r>
    </w:p>
    <w:p w14:paraId="62DC2C2B" w14:textId="77777777" w:rsidR="00854BF0" w:rsidRPr="00437172" w:rsidRDefault="00854BF0" w:rsidP="00854BF0">
      <w:pPr>
        <w:tabs>
          <w:tab w:val="left" w:pos="1672"/>
        </w:tabs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33974E34" w14:textId="77777777" w:rsidR="00854BF0" w:rsidRPr="00437172" w:rsidRDefault="00E52CF0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37172">
        <w:rPr>
          <w:rFonts w:ascii="TH Sarabun New" w:hAnsi="TH Sarabun New" w:cs="TH Sarabun New"/>
          <w:b/>
          <w:bCs/>
          <w:sz w:val="36"/>
          <w:szCs w:val="36"/>
          <w:cs/>
        </w:rPr>
        <w:t>อภิปรายและวิจารณ์ผลการวิจัย</w:t>
      </w:r>
    </w:p>
    <w:p w14:paraId="4E9FFFE6" w14:textId="77777777" w:rsidR="00E52CF0" w:rsidRPr="00437172" w:rsidRDefault="00E52CF0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6B2900AE" w14:textId="77777777" w:rsidR="00854BF0" w:rsidRPr="00437172" w:rsidRDefault="009368BE" w:rsidP="00D23A7B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</w:rPr>
        <w:fldChar w:fldCharType="begin">
          <w:ffData>
            <w:name w:val="Text5"/>
            <w:enabled/>
            <w:calcOnExit w:val="0"/>
            <w:textInput>
              <w:default w:val="เริ่มพิมพ์ที่นี่ หากมีการกล่าวนำของเนื้อหาในบทนี้ (มีหรือไม่มีก็ได้)"/>
            </w:textInput>
          </w:ffData>
        </w:fldChar>
      </w:r>
      <w:r w:rsidR="00854BF0" w:rsidRPr="00437172">
        <w:rPr>
          <w:rFonts w:ascii="TH Sarabun New" w:hAnsi="TH Sarabun New" w:cs="TH Sarabun New"/>
          <w:sz w:val="32"/>
          <w:szCs w:val="32"/>
        </w:rPr>
        <w:instrText xml:space="preserve"> FORMTEXT </w:instrText>
      </w:r>
      <w:r w:rsidRPr="00437172">
        <w:rPr>
          <w:rFonts w:ascii="TH Sarabun New" w:hAnsi="TH Sarabun New" w:cs="TH Sarabun New"/>
          <w:sz w:val="32"/>
          <w:szCs w:val="32"/>
        </w:rPr>
      </w:r>
      <w:r w:rsidRPr="00437172">
        <w:rPr>
          <w:rFonts w:ascii="TH Sarabun New" w:hAnsi="TH Sarabun New" w:cs="TH Sarabun New"/>
          <w:sz w:val="32"/>
          <w:szCs w:val="32"/>
        </w:rPr>
        <w:fldChar w:fldCharType="separate"/>
      </w:r>
      <w:r w:rsidR="00854BF0" w:rsidRPr="00437172">
        <w:rPr>
          <w:rFonts w:ascii="TH Sarabun New" w:hAnsi="TH Sarabun New" w:cs="TH Sarabun New"/>
          <w:noProof/>
          <w:sz w:val="32"/>
          <w:szCs w:val="32"/>
          <w:cs/>
        </w:rPr>
        <w:t>เริ่มพิมพ์ที่นี่ หากมีการกล่าวนำของเนื้อหาในบทนี้ (มีหรือไม่มีก็ได้)</w:t>
      </w:r>
      <w:r w:rsidRPr="00437172">
        <w:rPr>
          <w:rFonts w:ascii="TH Sarabun New" w:hAnsi="TH Sarabun New" w:cs="TH Sarabun New"/>
          <w:sz w:val="32"/>
          <w:szCs w:val="32"/>
        </w:rPr>
        <w:fldChar w:fldCharType="end"/>
      </w:r>
    </w:p>
    <w:p w14:paraId="1F0C0328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2AE1D765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35110A92" w14:textId="77777777" w:rsidR="00854BF0" w:rsidRPr="00437172" w:rsidRDefault="00854BF0" w:rsidP="00D23A7B">
      <w:pPr>
        <w:ind w:firstLine="22"/>
        <w:jc w:val="thaiDistribute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437172">
        <w:rPr>
          <w:rFonts w:ascii="TH Sarabun New" w:hAnsi="TH Sarabun New" w:cs="TH Sarabun New"/>
          <w:b/>
          <w:bCs/>
          <w:sz w:val="32"/>
          <w:szCs w:val="32"/>
          <w:cs/>
        </w:rPr>
        <w:t>ข้อเสนอแนะ</w:t>
      </w:r>
    </w:p>
    <w:p w14:paraId="69CF4473" w14:textId="77777777" w:rsidR="00854BF0" w:rsidRPr="00437172" w:rsidRDefault="00854BF0" w:rsidP="00D23A7B">
      <w:pPr>
        <w:tabs>
          <w:tab w:val="left" w:pos="900"/>
        </w:tabs>
        <w:ind w:left="851" w:hanging="851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tab/>
      </w:r>
      <w:r w:rsidR="009368BE"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9368BE" w:rsidRPr="00437172">
        <w:rPr>
          <w:rFonts w:ascii="TH Sarabun New" w:hAnsi="TH Sarabun New" w:cs="TH Sarabun New"/>
          <w:sz w:val="32"/>
          <w:szCs w:val="32"/>
          <w:cs/>
        </w:rPr>
      </w:r>
      <w:r w:rsidR="009368BE"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="009368BE"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4F81DF92" w14:textId="77777777" w:rsidR="00854BF0" w:rsidRPr="00437172" w:rsidRDefault="00854BF0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446ABE2E" w14:textId="77777777" w:rsidR="00854BF0" w:rsidRPr="00437172" w:rsidRDefault="00854BF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4E0EB1E4" w14:textId="77777777" w:rsidR="00854BF0" w:rsidRPr="00437172" w:rsidRDefault="00854BF0" w:rsidP="00D23A7B">
      <w:pPr>
        <w:ind w:firstLine="1177"/>
        <w:jc w:val="thaiDistribute"/>
        <w:rPr>
          <w:rFonts w:ascii="TH Sarabun New" w:hAnsi="TH Sarabun New" w:cs="TH Sarabun New"/>
          <w:sz w:val="32"/>
          <w:szCs w:val="32"/>
        </w:rPr>
      </w:pPr>
    </w:p>
    <w:p w14:paraId="24CB6719" w14:textId="77777777" w:rsidR="00854BF0" w:rsidRPr="00437172" w:rsidRDefault="00854BF0" w:rsidP="00D23A7B">
      <w:pPr>
        <w:ind w:firstLine="22"/>
        <w:jc w:val="thaiDistribute"/>
        <w:rPr>
          <w:rFonts w:ascii="TH Sarabun New" w:hAnsi="TH Sarabun New" w:cs="TH Sarabun New"/>
          <w:sz w:val="32"/>
          <w:szCs w:val="32"/>
        </w:rPr>
      </w:pPr>
    </w:p>
    <w:p w14:paraId="2A3EF9CF" w14:textId="77777777" w:rsidR="000C626A" w:rsidRPr="00437172" w:rsidRDefault="000C626A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4D0237DD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692605EE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72BE63D5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0D08E38F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290E9E1F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30D4D571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700D2325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430A2D24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78728ABA" w14:textId="77777777" w:rsidR="00551F67" w:rsidRPr="00437172" w:rsidRDefault="00551F6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5D40FACE" w14:textId="77777777" w:rsidR="00551F67" w:rsidRPr="00437172" w:rsidRDefault="00551F67" w:rsidP="00B75956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20E286C8" w14:textId="77777777" w:rsidR="00551F67" w:rsidRPr="00437172" w:rsidRDefault="00FE7703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  <w:r w:rsidRPr="00437172">
        <w:rPr>
          <w:rFonts w:ascii="TH Sarabun New" w:hAnsi="TH Sarabun New" w:cs="TH Sarabun New"/>
          <w:sz w:val="32"/>
          <w:szCs w:val="32"/>
          <w:highlight w:val="yellow"/>
          <w:cs/>
        </w:rPr>
        <w:br w:type="page"/>
      </w:r>
      <w:r w:rsidR="00551F67" w:rsidRPr="00437172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บทที่  6</w:t>
      </w:r>
    </w:p>
    <w:p w14:paraId="2D59673F" w14:textId="77777777" w:rsidR="00551F67" w:rsidRPr="00437172" w:rsidRDefault="00551F67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59DAA564" w14:textId="77777777" w:rsidR="00551F67" w:rsidRPr="00437172" w:rsidRDefault="00551F67" w:rsidP="00D23A7B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437172">
        <w:rPr>
          <w:rFonts w:ascii="TH Sarabun New" w:hAnsi="TH Sarabun New" w:cs="TH Sarabun New"/>
          <w:b/>
          <w:bCs/>
          <w:sz w:val="36"/>
          <w:szCs w:val="36"/>
          <w:cs/>
        </w:rPr>
        <w:t>สรุป</w:t>
      </w:r>
      <w:r w:rsidR="00FE7703" w:rsidRPr="00437172">
        <w:rPr>
          <w:rFonts w:ascii="TH Sarabun New" w:hAnsi="TH Sarabun New" w:cs="TH Sarabun New"/>
          <w:b/>
          <w:bCs/>
          <w:sz w:val="36"/>
          <w:szCs w:val="36"/>
          <w:cs/>
        </w:rPr>
        <w:t>ผลการวิจัย</w:t>
      </w:r>
    </w:p>
    <w:p w14:paraId="3407CE70" w14:textId="77777777" w:rsidR="00551F67" w:rsidRPr="00437172" w:rsidRDefault="00551F67" w:rsidP="00D23A7B">
      <w:pPr>
        <w:jc w:val="thaiDistribute"/>
        <w:rPr>
          <w:rFonts w:ascii="TH Sarabun New" w:hAnsi="TH Sarabun New" w:cs="TH Sarabun New"/>
          <w:sz w:val="36"/>
          <w:szCs w:val="36"/>
        </w:rPr>
      </w:pPr>
    </w:p>
    <w:p w14:paraId="2A8761C0" w14:textId="77777777" w:rsidR="00551F67" w:rsidRPr="00437172" w:rsidRDefault="009368BE" w:rsidP="00D23A7B">
      <w:pPr>
        <w:ind w:firstLine="720"/>
        <w:jc w:val="thaiDistribute"/>
        <w:rPr>
          <w:rFonts w:ascii="TH Sarabun New" w:hAnsi="TH Sarabun New" w:cs="TH Sarabun New"/>
          <w:sz w:val="32"/>
          <w:szCs w:val="32"/>
        </w:rPr>
      </w:pPr>
      <w:r w:rsidRPr="00437172">
        <w:rPr>
          <w:rFonts w:ascii="TH Sarabun New" w:hAnsi="TH Sarabun New" w:cs="TH Sarabun New"/>
          <w:sz w:val="32"/>
          <w:szCs w:val="32"/>
          <w:cs/>
        </w:rPr>
        <w:fldChar w:fldCharType="begin">
          <w:ffData>
            <w:name w:val=""/>
            <w:enabled/>
            <w:calcOnExit w:val="0"/>
            <w:textInput>
              <w:default w:val="คลิกที่นี่ เพื่อเริ่มพิมพ์เนื้อหา"/>
            </w:textInput>
          </w:ffData>
        </w:fldChar>
      </w:r>
      <w:r w:rsidR="00551F67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="00551F67" w:rsidRPr="00437172">
        <w:rPr>
          <w:rFonts w:ascii="TH Sarabun New" w:hAnsi="TH Sarabun New" w:cs="TH Sarabun New"/>
          <w:sz w:val="32"/>
          <w:szCs w:val="32"/>
        </w:rPr>
        <w:instrText>FORMTEXT</w:instrText>
      </w:r>
      <w:r w:rsidR="00551F67" w:rsidRPr="00437172">
        <w:rPr>
          <w:rFonts w:ascii="TH Sarabun New" w:hAnsi="TH Sarabun New" w:cs="TH Sarabun New"/>
          <w:sz w:val="32"/>
          <w:szCs w:val="32"/>
          <w:cs/>
        </w:rPr>
        <w:instrText xml:space="preserve"> </w:instrText>
      </w:r>
      <w:r w:rsidRPr="00437172">
        <w:rPr>
          <w:rFonts w:ascii="TH Sarabun New" w:hAnsi="TH Sarabun New" w:cs="TH Sarabun New"/>
          <w:sz w:val="32"/>
          <w:szCs w:val="32"/>
          <w:cs/>
        </w:rPr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separate"/>
      </w:r>
      <w:r w:rsidR="00551F67" w:rsidRPr="00437172">
        <w:rPr>
          <w:rFonts w:ascii="TH Sarabun New" w:hAnsi="TH Sarabun New" w:cs="TH Sarabun New"/>
          <w:noProof/>
          <w:sz w:val="32"/>
          <w:szCs w:val="32"/>
          <w:cs/>
        </w:rPr>
        <w:t>คลิกที่นี่ เพื่อเริ่มพิมพ์เนื้อหา</w:t>
      </w:r>
      <w:r w:rsidRPr="00437172">
        <w:rPr>
          <w:rFonts w:ascii="TH Sarabun New" w:hAnsi="TH Sarabun New" w:cs="TH Sarabun New"/>
          <w:sz w:val="32"/>
          <w:szCs w:val="32"/>
          <w:cs/>
        </w:rPr>
        <w:fldChar w:fldCharType="end"/>
      </w:r>
    </w:p>
    <w:p w14:paraId="26BDCC08" w14:textId="77777777" w:rsidR="00D23A7B" w:rsidRPr="00437172" w:rsidRDefault="00D23A7B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5A491B1B" w14:textId="77777777" w:rsidR="00D23A7B" w:rsidRPr="00437172" w:rsidRDefault="00D23A7B" w:rsidP="00D23A7B">
      <w:pPr>
        <w:jc w:val="thaiDistribute"/>
        <w:rPr>
          <w:rFonts w:ascii="TH Sarabun New" w:hAnsi="TH Sarabun New" w:cs="TH Sarabun New"/>
          <w:sz w:val="32"/>
          <w:szCs w:val="32"/>
        </w:rPr>
      </w:pPr>
    </w:p>
    <w:p w14:paraId="41A1D099" w14:textId="77777777" w:rsidR="00D23A7B" w:rsidRPr="00437172" w:rsidRDefault="00D23A7B" w:rsidP="00D23A7B">
      <w:pPr>
        <w:ind w:firstLine="720"/>
        <w:jc w:val="thaiDistribute"/>
        <w:rPr>
          <w:rFonts w:ascii="TH Sarabun New" w:hAnsi="TH Sarabun New" w:cs="TH Sarabun New"/>
          <w:sz w:val="32"/>
          <w:szCs w:val="32"/>
          <w:cs/>
        </w:rPr>
      </w:pPr>
    </w:p>
    <w:p w14:paraId="77CC45BC" w14:textId="77777777" w:rsidR="00551F67" w:rsidRPr="00437172" w:rsidRDefault="00551F67" w:rsidP="00D23A7B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p w14:paraId="729C3A6D" w14:textId="77777777" w:rsidR="00551F67" w:rsidRPr="00437172" w:rsidRDefault="00551F67" w:rsidP="00D23A7B">
      <w:pPr>
        <w:tabs>
          <w:tab w:val="left" w:pos="1672"/>
        </w:tabs>
        <w:jc w:val="thaiDistribute"/>
        <w:rPr>
          <w:rFonts w:ascii="TH Sarabun New" w:hAnsi="TH Sarabun New" w:cs="TH Sarabun New"/>
          <w:sz w:val="32"/>
          <w:szCs w:val="32"/>
          <w:highlight w:val="yellow"/>
        </w:rPr>
      </w:pPr>
    </w:p>
    <w:sectPr w:rsidR="00551F67" w:rsidRPr="00437172" w:rsidSect="008F1AA4">
      <w:pgSz w:w="11906" w:h="16838" w:code="9"/>
      <w:pgMar w:top="2160" w:right="1440" w:bottom="1440" w:left="1440" w:header="1418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C1ADC"/>
    <w:multiLevelType w:val="hybridMultilevel"/>
    <w:tmpl w:val="5BE25444"/>
    <w:lvl w:ilvl="0" w:tplc="559A86A6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" w15:restartNumberingAfterBreak="0">
    <w:nsid w:val="293A5319"/>
    <w:multiLevelType w:val="multilevel"/>
    <w:tmpl w:val="EC58B452"/>
    <w:lvl w:ilvl="0">
      <w:start w:val="1"/>
      <w:numFmt w:val="decimal"/>
      <w:lvlText w:val="%1)"/>
      <w:lvlJc w:val="left"/>
      <w:pPr>
        <w:tabs>
          <w:tab w:val="num" w:pos="770"/>
        </w:tabs>
        <w:ind w:left="770" w:hanging="360"/>
      </w:pPr>
    </w:lvl>
    <w:lvl w:ilvl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num w:numId="1" w16cid:durableId="1677533590">
    <w:abstractNumId w:val="0"/>
  </w:num>
  <w:num w:numId="2" w16cid:durableId="4233055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703"/>
    <w:rsid w:val="00011CA9"/>
    <w:rsid w:val="0007095B"/>
    <w:rsid w:val="000C626A"/>
    <w:rsid w:val="000F143C"/>
    <w:rsid w:val="000F5FE9"/>
    <w:rsid w:val="00140359"/>
    <w:rsid w:val="0015635E"/>
    <w:rsid w:val="00164207"/>
    <w:rsid w:val="00176202"/>
    <w:rsid w:val="001E0C87"/>
    <w:rsid w:val="001E3019"/>
    <w:rsid w:val="001E5BBA"/>
    <w:rsid w:val="001E7346"/>
    <w:rsid w:val="00203139"/>
    <w:rsid w:val="00273C0F"/>
    <w:rsid w:val="00274DC4"/>
    <w:rsid w:val="00313A3D"/>
    <w:rsid w:val="00343FEC"/>
    <w:rsid w:val="00380050"/>
    <w:rsid w:val="00437172"/>
    <w:rsid w:val="0046540A"/>
    <w:rsid w:val="004B3327"/>
    <w:rsid w:val="004D3C74"/>
    <w:rsid w:val="005241F5"/>
    <w:rsid w:val="00543C07"/>
    <w:rsid w:val="00551F67"/>
    <w:rsid w:val="005E571C"/>
    <w:rsid w:val="005F4193"/>
    <w:rsid w:val="006067D3"/>
    <w:rsid w:val="00633367"/>
    <w:rsid w:val="00637827"/>
    <w:rsid w:val="00641E9F"/>
    <w:rsid w:val="00657D8F"/>
    <w:rsid w:val="006779E1"/>
    <w:rsid w:val="006F4FA2"/>
    <w:rsid w:val="007D2621"/>
    <w:rsid w:val="007E1FA4"/>
    <w:rsid w:val="007E4319"/>
    <w:rsid w:val="00842341"/>
    <w:rsid w:val="00854BF0"/>
    <w:rsid w:val="00856150"/>
    <w:rsid w:val="008649B5"/>
    <w:rsid w:val="008F1AA4"/>
    <w:rsid w:val="00904BA2"/>
    <w:rsid w:val="00926E33"/>
    <w:rsid w:val="00930EAB"/>
    <w:rsid w:val="009368BE"/>
    <w:rsid w:val="00943AAD"/>
    <w:rsid w:val="009A416A"/>
    <w:rsid w:val="009F1BE2"/>
    <w:rsid w:val="00A3253F"/>
    <w:rsid w:val="00A661F7"/>
    <w:rsid w:val="00A90B73"/>
    <w:rsid w:val="00AC7CA8"/>
    <w:rsid w:val="00B04460"/>
    <w:rsid w:val="00B05688"/>
    <w:rsid w:val="00B405ED"/>
    <w:rsid w:val="00B4791B"/>
    <w:rsid w:val="00B53D0F"/>
    <w:rsid w:val="00B57DFB"/>
    <w:rsid w:val="00B75956"/>
    <w:rsid w:val="00BB5260"/>
    <w:rsid w:val="00BD41C0"/>
    <w:rsid w:val="00C10781"/>
    <w:rsid w:val="00C274B5"/>
    <w:rsid w:val="00C468B8"/>
    <w:rsid w:val="00C52341"/>
    <w:rsid w:val="00C9021A"/>
    <w:rsid w:val="00CB5FF7"/>
    <w:rsid w:val="00CC4664"/>
    <w:rsid w:val="00D23A7B"/>
    <w:rsid w:val="00D32399"/>
    <w:rsid w:val="00D53D4C"/>
    <w:rsid w:val="00D96EBA"/>
    <w:rsid w:val="00DA6B86"/>
    <w:rsid w:val="00DB4244"/>
    <w:rsid w:val="00DC6241"/>
    <w:rsid w:val="00E52CF0"/>
    <w:rsid w:val="00E542B8"/>
    <w:rsid w:val="00EB0636"/>
    <w:rsid w:val="00F10F8A"/>
    <w:rsid w:val="00F11B06"/>
    <w:rsid w:val="00F25711"/>
    <w:rsid w:val="00F37F98"/>
    <w:rsid w:val="00F768EA"/>
    <w:rsid w:val="00FD11FA"/>
    <w:rsid w:val="00FE7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6B011F"/>
  <w15:docId w15:val="{2353FFED-1D48-461B-B93C-B30480BE9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346"/>
    <w:rPr>
      <w:rFonts w:ascii="Cordia New" w:hAnsi="Cordia New" w:cs="Cordia New"/>
      <w:sz w:val="24"/>
      <w:szCs w:val="24"/>
    </w:rPr>
  </w:style>
  <w:style w:type="paragraph" w:styleId="Heading2">
    <w:name w:val="heading 2"/>
    <w:basedOn w:val="Normal"/>
    <w:next w:val="Normal"/>
    <w:qFormat/>
    <w:rsid w:val="00641E9F"/>
    <w:pPr>
      <w:keepNext/>
      <w:outlineLvl w:val="1"/>
    </w:pPr>
    <w:rPr>
      <w:rFonts w:ascii="Times New Roman" w:eastAsia="Cordia New" w:hAnsi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E571C"/>
    <w:rPr>
      <w:rFonts w:ascii="CordiaUPC" w:eastAsia="Cordia New" w:hAnsi="CordiaUPC" w:cs="CordiaUPC"/>
      <w:sz w:val="32"/>
      <w:szCs w:val="32"/>
    </w:rPr>
  </w:style>
  <w:style w:type="table" w:styleId="TableGrid">
    <w:name w:val="Table Grid"/>
    <w:basedOn w:val="TableNormal"/>
    <w:rsid w:val="00F37F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F4193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41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F4193"/>
    <w:rPr>
      <w:rFonts w:ascii="Cordia New" w:hAnsi="Cordia New"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F4193"/>
    <w:rPr>
      <w:rFonts w:ascii="Cordia New" w:hAnsi="Cordia New" w:cs="Cordia New"/>
      <w:b/>
      <w:bCs/>
      <w:szCs w:val="25"/>
    </w:rPr>
  </w:style>
  <w:style w:type="paragraph" w:styleId="BalloonText">
    <w:name w:val="Balloon Text"/>
    <w:basedOn w:val="Normal"/>
    <w:link w:val="BalloonTextChar"/>
    <w:rsid w:val="005F419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F419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sureec\Desktop\&#3588;&#3641;&#3656;&#3617;&#3639;&#3629;&#3650;&#3588;&#3619;&#3591;&#3591;&#3634;&#3609;-56\Template%20&#3626;&#3656;&#3623;&#3609;&#3648;&#3609;&#3639;&#3657;&#3629;&#3588;&#3623;&#3634;&#3617;%20&#3610;&#3607;&#3607;&#3637;&#3656;%201%20-%20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35E6D-1102-4150-AE5E-E21AD64A0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ส่วนเนื้อความ บทที่ 1 - 5</Template>
  <TotalTime>0</TotalTime>
  <Pages>10</Pages>
  <Words>815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บทที่  1</vt:lpstr>
      <vt:lpstr>บทที่  1</vt:lpstr>
    </vt:vector>
  </TitlesOfParts>
  <Company>nu</Company>
  <LinksUpToDate>false</LinksUpToDate>
  <CharactersWithSpaces>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 1</dc:title>
  <dc:creator>Patsuree Cheebsumon</dc:creator>
  <cp:lastModifiedBy>Siripat Siranupab</cp:lastModifiedBy>
  <cp:revision>2</cp:revision>
  <cp:lastPrinted>2012-03-16T04:17:00Z</cp:lastPrinted>
  <dcterms:created xsi:type="dcterms:W3CDTF">2026-06-24T03:07:00Z</dcterms:created>
  <dcterms:modified xsi:type="dcterms:W3CDTF">2026-06-24T03:07:00Z</dcterms:modified>
</cp:coreProperties>
</file>